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C30" w:rsidRDefault="00E84C30" w:rsidP="00B61F53">
      <w:pPr>
        <w:ind w:firstLine="360"/>
        <w:rPr>
          <w:rFonts w:ascii="Comic Sans MS" w:hAnsi="Comic Sans MS" w:cs="Calibri"/>
          <w:b/>
          <w:sz w:val="18"/>
          <w:szCs w:val="18"/>
        </w:rPr>
      </w:pPr>
      <w:r>
        <w:rPr>
          <w:noProof/>
        </w:rPr>
        <w:pict>
          <v:group id="_x0000_s1026" style="position:absolute;left:0;text-align:left;margin-left:-1.4pt;margin-top:21.15pt;width:263.55pt;height:32.9pt;z-index:251650048" coordorigin="562,1969" coordsize="5271,600">
            <v:roundrect id="_x0000_s1027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7" inset=".5mm,.3mm,.5mm,.3mm">
                <w:txbxContent>
                  <w:p w:rsidR="00E84C30" w:rsidRDefault="00E84C30" w:rsidP="00154435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E84C30" w:rsidRPr="009E62B9" w:rsidRDefault="00E84C30" w:rsidP="00154435">
                    <w:pPr>
                      <w:rPr>
                        <w:sz w:val="16"/>
                        <w:szCs w:val="16"/>
                      </w:rPr>
                    </w:pPr>
                    <w:r w:rsidRPr="009E62B9"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  <w:t xml:space="preserve">Aşağıdaki doğru-yanlış sorularında parantez içine doğru olanlara D,yanlış olanlara Y harfi </w:t>
                    </w:r>
                    <w:r w:rsidRPr="009E62B9">
                      <w:rPr>
                        <w:rFonts w:ascii="Comic Sans MS" w:hAnsi="Comic Sans MS"/>
                        <w:b/>
                        <w:bCs/>
                        <w:color w:val="000000"/>
                        <w:sz w:val="16"/>
                        <w:szCs w:val="16"/>
                      </w:rPr>
                      <w:t>koyunuz</w:t>
                    </w:r>
                    <w:r w:rsidRPr="009E62B9"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roundrect>
            <v:roundrect id="_x0000_s1028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E84C30" w:rsidRPr="00624906" w:rsidRDefault="00E84C30" w:rsidP="0015443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E84C30" w:rsidRPr="00CF7BB5" w:rsidRDefault="00E84C30" w:rsidP="00154435">
                    <w:pPr>
                      <w:jc w:val="center"/>
                      <w:rPr>
                        <w:color w:val="9BBB59"/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E84C30" w:rsidRDefault="00E84C30" w:rsidP="0015443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E84C30" w:rsidRPr="00654F77" w:rsidRDefault="00E84C30" w:rsidP="00154435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84C30" w:rsidRDefault="00E84C30" w:rsidP="00B61F53">
      <w:pPr>
        <w:ind w:firstLine="360"/>
        <w:rPr>
          <w:rFonts w:ascii="Comic Sans MS" w:hAnsi="Comic Sans MS" w:cs="Calibri"/>
          <w:b/>
          <w:sz w:val="18"/>
          <w:szCs w:val="18"/>
        </w:rPr>
      </w:pPr>
    </w:p>
    <w:p w:rsidR="00E84C30" w:rsidRDefault="00E84C30" w:rsidP="00B61F53">
      <w:pPr>
        <w:ind w:firstLine="360"/>
        <w:rPr>
          <w:rFonts w:ascii="Comic Sans MS" w:hAnsi="Comic Sans MS" w:cs="Calibri"/>
          <w:b/>
          <w:sz w:val="18"/>
          <w:szCs w:val="18"/>
        </w:rPr>
      </w:pPr>
    </w:p>
    <w:p w:rsidR="00E84C30" w:rsidRDefault="00E84C30" w:rsidP="00B61F53">
      <w:pPr>
        <w:ind w:firstLine="360"/>
        <w:rPr>
          <w:rFonts w:ascii="Comic Sans MS" w:hAnsi="Comic Sans MS" w:cs="Calibri"/>
          <w:b/>
          <w:sz w:val="18"/>
          <w:szCs w:val="18"/>
        </w:rPr>
      </w:pPr>
    </w:p>
    <w:p w:rsidR="00E84C30" w:rsidRPr="00C81A2E" w:rsidRDefault="00E84C30" w:rsidP="00B61F53">
      <w:pPr>
        <w:pStyle w:val="ListParagraph"/>
        <w:numPr>
          <w:ilvl w:val="0"/>
          <w:numId w:val="3"/>
        </w:numPr>
        <w:ind w:left="714" w:hanging="357"/>
      </w:pPr>
      <w:r w:rsidRPr="00C81A2E">
        <w:t>(      ) Kuvvetin birimi Newton’dur.</w:t>
      </w:r>
    </w:p>
    <w:p w:rsidR="00E84C30" w:rsidRPr="00C81A2E" w:rsidRDefault="00E84C30" w:rsidP="00B61F53">
      <w:pPr>
        <w:pStyle w:val="ListParagraph"/>
        <w:numPr>
          <w:ilvl w:val="0"/>
          <w:numId w:val="3"/>
        </w:numPr>
        <w:ind w:left="714" w:hanging="357"/>
      </w:pPr>
      <w:r w:rsidRPr="00C81A2E">
        <w:t>(      ) İdrarı, idrar kesesine taşıyan yapıya üreter denir.</w:t>
      </w:r>
    </w:p>
    <w:p w:rsidR="00E84C30" w:rsidRPr="00C81A2E" w:rsidRDefault="00E84C30" w:rsidP="00B61F53">
      <w:pPr>
        <w:pStyle w:val="ListParagraph"/>
        <w:numPr>
          <w:ilvl w:val="0"/>
          <w:numId w:val="3"/>
        </w:numPr>
        <w:ind w:left="714" w:hanging="357"/>
      </w:pPr>
      <w:r w:rsidRPr="00C81A2E">
        <w:t>(      ) Mide, boşaltımda görev yapan organlar arasında yer alır.</w:t>
      </w:r>
    </w:p>
    <w:p w:rsidR="00E84C30" w:rsidRPr="00C81A2E" w:rsidRDefault="00E84C30" w:rsidP="00B61F53">
      <w:pPr>
        <w:pStyle w:val="ListParagraph"/>
        <w:numPr>
          <w:ilvl w:val="0"/>
          <w:numId w:val="3"/>
        </w:numPr>
        <w:ind w:left="714" w:hanging="357"/>
      </w:pPr>
      <w:r w:rsidRPr="00C81A2E">
        <w:t>(      ) Günlük beslenmede en çok yağ içeren besinleri yemeliyiz.</w:t>
      </w:r>
    </w:p>
    <w:p w:rsidR="00E84C30" w:rsidRPr="00C81A2E" w:rsidRDefault="00E84C30" w:rsidP="00B61F53">
      <w:pPr>
        <w:pStyle w:val="ListParagraph"/>
        <w:numPr>
          <w:ilvl w:val="0"/>
          <w:numId w:val="3"/>
        </w:numPr>
        <w:ind w:left="714" w:hanging="357"/>
      </w:pPr>
      <w:r w:rsidRPr="00C81A2E">
        <w:t>(      ) Parçalanmış besinlerin kana geçtiği yer ince bağırsaktır.</w:t>
      </w:r>
    </w:p>
    <w:p w:rsidR="00E84C30" w:rsidRPr="00C81A2E" w:rsidRDefault="00E84C30" w:rsidP="00B61F53">
      <w:pPr>
        <w:pStyle w:val="ListParagraph"/>
        <w:numPr>
          <w:ilvl w:val="0"/>
          <w:numId w:val="3"/>
        </w:numPr>
        <w:ind w:left="714" w:hanging="357"/>
      </w:pPr>
      <w:r w:rsidRPr="00C81A2E">
        <w:t>(      ) Kuvvet dinamometre ile ölçülür.</w:t>
      </w:r>
    </w:p>
    <w:p w:rsidR="00E84C30" w:rsidRPr="00C81A2E" w:rsidRDefault="00E84C30" w:rsidP="00C153E3">
      <w:pPr>
        <w:pStyle w:val="ListParagraph"/>
        <w:numPr>
          <w:ilvl w:val="0"/>
          <w:numId w:val="3"/>
        </w:numPr>
        <w:ind w:left="714" w:hanging="357"/>
      </w:pPr>
      <w:r w:rsidRPr="00C81A2E">
        <w:t>(      ) Su ve mineraller bütün besinlerde bulunur.</w:t>
      </w:r>
    </w:p>
    <w:p w:rsidR="00E84C30" w:rsidRPr="00C81A2E" w:rsidRDefault="00E84C30" w:rsidP="00C153E3">
      <w:pPr>
        <w:pStyle w:val="ListParagraph"/>
        <w:numPr>
          <w:ilvl w:val="0"/>
          <w:numId w:val="3"/>
        </w:numPr>
        <w:ind w:left="714" w:hanging="357"/>
      </w:pPr>
      <w:r w:rsidRPr="00C81A2E">
        <w:rPr>
          <w:color w:val="000000"/>
        </w:rPr>
        <w:t xml:space="preserve">(      ) </w:t>
      </w:r>
      <w:r w:rsidRPr="00C81A2E">
        <w:t>Ayaklarımızı sıcak tutmak böbreklerimizi korur.</w:t>
      </w:r>
    </w:p>
    <w:p w:rsidR="00E84C30" w:rsidRPr="00C81A2E" w:rsidRDefault="00E84C30" w:rsidP="00B61F53">
      <w:pPr>
        <w:pStyle w:val="ListParagraph"/>
        <w:numPr>
          <w:ilvl w:val="0"/>
          <w:numId w:val="3"/>
        </w:numPr>
        <w:ind w:left="714" w:hanging="357"/>
      </w:pPr>
      <w:r w:rsidRPr="00C81A2E">
        <w:t>(      ) Akciğerlerimiz karbondioksit ve su buharını soluk vererek dışarı atılmasını sağlar.</w:t>
      </w:r>
    </w:p>
    <w:p w:rsidR="00E84C30" w:rsidRPr="00C81A2E" w:rsidRDefault="00E84C30" w:rsidP="0027492A">
      <w:pPr>
        <w:pStyle w:val="ListParagraph"/>
        <w:numPr>
          <w:ilvl w:val="0"/>
          <w:numId w:val="3"/>
        </w:numPr>
        <w:ind w:left="714" w:hanging="357"/>
      </w:pPr>
      <w:r w:rsidRPr="00C81A2E">
        <w:t xml:space="preserve"> (      ) Yer çekimi kuvveti temas gerektiren kuvvettir.</w:t>
      </w:r>
    </w:p>
    <w:p w:rsidR="00E84C30" w:rsidRDefault="00E84C30" w:rsidP="0077563B">
      <w:pPr>
        <w:pStyle w:val="ListParagraph"/>
        <w:ind w:left="714"/>
        <w:rPr>
          <w:sz w:val="22"/>
          <w:szCs w:val="22"/>
        </w:rPr>
      </w:pPr>
    </w:p>
    <w:p w:rsidR="00E84C30" w:rsidRPr="0027492A" w:rsidRDefault="00E84C30" w:rsidP="0077563B">
      <w:pPr>
        <w:pStyle w:val="ListParagraph"/>
        <w:ind w:left="714"/>
        <w:rPr>
          <w:sz w:val="22"/>
          <w:szCs w:val="22"/>
        </w:rPr>
      </w:pPr>
    </w:p>
    <w:p w:rsidR="00E84C30" w:rsidRPr="00F26297" w:rsidRDefault="00E84C30" w:rsidP="00154435">
      <w:pPr>
        <w:rPr>
          <w:sz w:val="22"/>
          <w:szCs w:val="22"/>
        </w:rPr>
      </w:pPr>
      <w:r>
        <w:rPr>
          <w:noProof/>
        </w:rPr>
        <w:pict>
          <v:group id="_x0000_s1030" style="position:absolute;margin-left:-6.65pt;margin-top:2.25pt;width:275.5pt;height:29.35pt;z-index:251651072" coordorigin="562,1969" coordsize="5271,600">
            <v:roundrect id="_x0000_s103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1" inset=".5mm,.3mm,.5mm,.3mm">
                <w:txbxContent>
                  <w:p w:rsidR="00E84C30" w:rsidRPr="00256F52" w:rsidRDefault="00E84C30" w:rsidP="00154435">
                    <w:pPr>
                      <w:ind w:right="-288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256F52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</w:t>
                    </w:r>
                    <w:r w:rsidRPr="008D7BE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Aşağıda </w:t>
                    </w:r>
                    <w: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verilen kelimelerle, bu kelimelerin karşılığı olan cümleleri doğru eşleştiriniz</w:t>
                    </w:r>
                  </w:p>
                  <w:p w:rsidR="00E84C30" w:rsidRPr="006C24E4" w:rsidRDefault="00E84C30" w:rsidP="00154435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_x0000_s103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E84C30" w:rsidRPr="00A64C3C" w:rsidRDefault="00E84C30" w:rsidP="00154435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E84C30" w:rsidRPr="00C81A2E" w:rsidRDefault="00E84C30" w:rsidP="0015443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</w:pPr>
                    <w:r w:rsidRPr="00C81A2E"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  <w:t>10</w:t>
                    </w:r>
                  </w:p>
                  <w:p w:rsidR="00E84C30" w:rsidRPr="00C81A2E" w:rsidRDefault="00E84C30" w:rsidP="00154435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C81A2E"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84C30" w:rsidRDefault="00E84C30" w:rsidP="00154435">
      <w:pPr>
        <w:rPr>
          <w:rFonts w:ascii="Comic Sans MS" w:hAnsi="Comic Sans MS" w:cs="Calibri"/>
          <w:sz w:val="18"/>
          <w:szCs w:val="18"/>
        </w:rPr>
      </w:pPr>
    </w:p>
    <w:p w:rsidR="00E84C30" w:rsidRPr="00154435" w:rsidRDefault="00E84C30" w:rsidP="00154435">
      <w:pPr>
        <w:rPr>
          <w:rFonts w:ascii="Comic Sans MS" w:hAnsi="Comic Sans MS" w:cs="Calibri"/>
          <w:sz w:val="18"/>
          <w:szCs w:val="1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341"/>
        <w:gridCol w:w="1282"/>
        <w:gridCol w:w="1281"/>
        <w:gridCol w:w="1550"/>
      </w:tblGrid>
      <w:tr w:rsidR="00E84C30" w:rsidRPr="00103184" w:rsidTr="008B4022">
        <w:trPr>
          <w:trHeight w:val="415"/>
          <w:jc w:val="center"/>
        </w:trPr>
        <w:tc>
          <w:tcPr>
            <w:tcW w:w="1341" w:type="dxa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dinamometre</w:t>
            </w:r>
          </w:p>
        </w:tc>
        <w:tc>
          <w:tcPr>
            <w:tcW w:w="1282" w:type="dxa"/>
            <w:shd w:val="clear" w:color="auto" w:fill="FFFF99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yay</w:t>
            </w:r>
          </w:p>
        </w:tc>
        <w:tc>
          <w:tcPr>
            <w:tcW w:w="1281" w:type="dxa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idrar kesesi</w:t>
            </w:r>
          </w:p>
        </w:tc>
        <w:tc>
          <w:tcPr>
            <w:tcW w:w="1550" w:type="dxa"/>
            <w:shd w:val="clear" w:color="auto" w:fill="FFFF99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kuvvet</w:t>
            </w:r>
          </w:p>
        </w:tc>
      </w:tr>
      <w:tr w:rsidR="00E84C30" w:rsidRPr="00103184" w:rsidTr="008B4022">
        <w:trPr>
          <w:trHeight w:val="393"/>
          <w:jc w:val="center"/>
        </w:trPr>
        <w:tc>
          <w:tcPr>
            <w:tcW w:w="1341" w:type="dxa"/>
            <w:shd w:val="clear" w:color="auto" w:fill="FFFF99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sünger</w:t>
            </w:r>
          </w:p>
        </w:tc>
        <w:tc>
          <w:tcPr>
            <w:tcW w:w="1282" w:type="dxa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ağız</w:t>
            </w:r>
          </w:p>
        </w:tc>
        <w:tc>
          <w:tcPr>
            <w:tcW w:w="1281" w:type="dxa"/>
            <w:shd w:val="clear" w:color="auto" w:fill="FFFF99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azı dişleri</w:t>
            </w:r>
          </w:p>
        </w:tc>
        <w:tc>
          <w:tcPr>
            <w:tcW w:w="1550" w:type="dxa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kalın bağırsak</w:t>
            </w:r>
          </w:p>
        </w:tc>
      </w:tr>
      <w:tr w:rsidR="00E84C30" w:rsidRPr="00103184" w:rsidTr="008B4022">
        <w:trPr>
          <w:trHeight w:val="416"/>
          <w:jc w:val="center"/>
        </w:trPr>
        <w:tc>
          <w:tcPr>
            <w:tcW w:w="1341" w:type="dxa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tükürük</w:t>
            </w:r>
          </w:p>
        </w:tc>
        <w:tc>
          <w:tcPr>
            <w:tcW w:w="1282" w:type="dxa"/>
            <w:shd w:val="clear" w:color="auto" w:fill="FFFF99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boşaltım</w:t>
            </w:r>
          </w:p>
        </w:tc>
        <w:tc>
          <w:tcPr>
            <w:tcW w:w="1281" w:type="dxa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8B4022">
              <w:rPr>
                <w:rFonts w:ascii="Comic Sans MS" w:hAnsi="Comic Sans MS" w:cs="Calibri"/>
                <w:b/>
                <w:sz w:val="18"/>
                <w:szCs w:val="18"/>
              </w:rPr>
              <w:t>idrar</w:t>
            </w:r>
          </w:p>
        </w:tc>
        <w:tc>
          <w:tcPr>
            <w:tcW w:w="1550" w:type="dxa"/>
            <w:shd w:val="clear" w:color="auto" w:fill="FFFF99"/>
            <w:vAlign w:val="center"/>
          </w:tcPr>
          <w:p w:rsidR="00E84C30" w:rsidRPr="008B4022" w:rsidRDefault="00E84C30" w:rsidP="008B4022">
            <w:pPr>
              <w:jc w:val="center"/>
              <w:rPr>
                <w:rFonts w:ascii="Comic Sans MS" w:hAnsi="Comic Sans MS" w:cs="Calibri"/>
                <w:b/>
                <w:sz w:val="18"/>
                <w:szCs w:val="18"/>
              </w:rPr>
            </w:pPr>
          </w:p>
        </w:tc>
      </w:tr>
    </w:tbl>
    <w:p w:rsidR="00E84C30" w:rsidRPr="00103184" w:rsidRDefault="00E84C30" w:rsidP="002A3C19">
      <w:pPr>
        <w:rPr>
          <w:rFonts w:ascii="Comic Sans MS" w:hAnsi="Comic Sans MS" w:cs="Calibri"/>
          <w:sz w:val="18"/>
          <w:szCs w:val="18"/>
        </w:rPr>
      </w:pPr>
    </w:p>
    <w:p w:rsidR="00E84C30" w:rsidRPr="007A48E6" w:rsidRDefault="00E84C30" w:rsidP="00E2335B">
      <w:pPr>
        <w:pStyle w:val="ListParagraph"/>
        <w:numPr>
          <w:ilvl w:val="0"/>
          <w:numId w:val="4"/>
        </w:numPr>
      </w:pPr>
      <w:r w:rsidRPr="007A48E6">
        <w:t>Kanın böbrekler tarafından süzülmesi sonucu oluşan sıvıya ……………….. denir.</w:t>
      </w:r>
    </w:p>
    <w:p w:rsidR="00E84C30" w:rsidRPr="007A48E6" w:rsidRDefault="00E84C30" w:rsidP="00E2335B">
      <w:pPr>
        <w:pStyle w:val="ListParagraph"/>
        <w:numPr>
          <w:ilvl w:val="0"/>
          <w:numId w:val="4"/>
        </w:numPr>
      </w:pPr>
      <w:r w:rsidRPr="007A48E6">
        <w:t>Böbrekler ……….....……..  sistemi organıdır.</w:t>
      </w:r>
    </w:p>
    <w:p w:rsidR="00E84C30" w:rsidRPr="007A48E6" w:rsidRDefault="00E84C30" w:rsidP="00CA0253">
      <w:pPr>
        <w:pStyle w:val="ListParagraph"/>
        <w:numPr>
          <w:ilvl w:val="0"/>
          <w:numId w:val="4"/>
        </w:numPr>
      </w:pPr>
      <w:r w:rsidRPr="007A48E6">
        <w:t>Besinleri ezmemizi, öğütmemizi  sağlayan dişlerimiz .............….. dir.</w:t>
      </w:r>
    </w:p>
    <w:p w:rsidR="00E84C30" w:rsidRPr="007A48E6" w:rsidRDefault="00E84C30" w:rsidP="00CA0253">
      <w:pPr>
        <w:pStyle w:val="ListParagraph"/>
        <w:numPr>
          <w:ilvl w:val="0"/>
          <w:numId w:val="4"/>
        </w:numPr>
      </w:pPr>
      <w:r w:rsidRPr="007A48E6">
        <w:t>Sindirim sisteminde su ve minerallerin emilip kana geçirildiği yer …………............……….. tır.</w:t>
      </w:r>
    </w:p>
    <w:p w:rsidR="00E84C30" w:rsidRPr="007A48E6" w:rsidRDefault="00E84C30" w:rsidP="00CA0253">
      <w:pPr>
        <w:pStyle w:val="ListParagraph"/>
        <w:numPr>
          <w:ilvl w:val="0"/>
          <w:numId w:val="4"/>
        </w:numPr>
      </w:pPr>
      <w:r w:rsidRPr="007A48E6">
        <w:t xml:space="preserve">Besinler, ………....………. salgısıyla karıştırılarak ıslatılır ve kayganlaştırılır. </w:t>
      </w:r>
    </w:p>
    <w:p w:rsidR="00E84C30" w:rsidRPr="007A48E6" w:rsidRDefault="00E84C30" w:rsidP="00CA0253">
      <w:pPr>
        <w:pStyle w:val="ListParagraph"/>
        <w:numPr>
          <w:ilvl w:val="0"/>
          <w:numId w:val="4"/>
        </w:numPr>
      </w:pPr>
      <w:r w:rsidRPr="007A48E6">
        <w:t xml:space="preserve">Sindirim sisteminin başlangıç noktası ………………. bitiş noktası anüstür. </w:t>
      </w:r>
    </w:p>
    <w:p w:rsidR="00E84C30" w:rsidRPr="007A48E6" w:rsidRDefault="00E84C30" w:rsidP="00136173">
      <w:pPr>
        <w:pStyle w:val="ListParagraph"/>
        <w:numPr>
          <w:ilvl w:val="0"/>
          <w:numId w:val="4"/>
        </w:numPr>
      </w:pPr>
      <w:r w:rsidRPr="007A48E6">
        <w:t>İdrarın toplanıp biriktirildiği yere ………......... denir.</w:t>
      </w:r>
    </w:p>
    <w:p w:rsidR="00E84C30" w:rsidRPr="007A48E6" w:rsidRDefault="00E84C30" w:rsidP="00136173">
      <w:pPr>
        <w:pStyle w:val="ListParagraph"/>
        <w:numPr>
          <w:ilvl w:val="0"/>
          <w:numId w:val="4"/>
        </w:numPr>
      </w:pPr>
      <w:r w:rsidRPr="007A48E6">
        <w:t>Kuvveti ölçmek için kullanılan aletlere ………………............denir.</w:t>
      </w:r>
    </w:p>
    <w:p w:rsidR="00E84C30" w:rsidRPr="007A48E6" w:rsidRDefault="00E84C30" w:rsidP="00E2335B">
      <w:pPr>
        <w:pStyle w:val="ListParagraph"/>
        <w:numPr>
          <w:ilvl w:val="0"/>
          <w:numId w:val="4"/>
        </w:numPr>
      </w:pPr>
      <w:r w:rsidRPr="007A48E6">
        <w:t xml:space="preserve">Duran bir cismi hareket ettiren, hareket eden bir </w:t>
      </w:r>
    </w:p>
    <w:p w:rsidR="00E84C30" w:rsidRPr="007A48E6" w:rsidRDefault="00E84C30" w:rsidP="0043659F">
      <w:pPr>
        <w:pStyle w:val="ListParagraph"/>
      </w:pPr>
      <w:r w:rsidRPr="007A48E6">
        <w:t xml:space="preserve">cismi durduran, cisimlerin şeklini ve yönünü değiştirebilen etkiye .............................. denir.    </w:t>
      </w:r>
    </w:p>
    <w:p w:rsidR="00E84C30" w:rsidRPr="007A48E6" w:rsidRDefault="00E84C30" w:rsidP="00136173">
      <w:pPr>
        <w:pStyle w:val="ListParagraph"/>
        <w:numPr>
          <w:ilvl w:val="0"/>
          <w:numId w:val="4"/>
        </w:numPr>
      </w:pPr>
      <w:r w:rsidRPr="007A48E6">
        <w:t xml:space="preserve">........................ ve ........................ esnek maddelere örnektir.    </w:t>
      </w:r>
    </w:p>
    <w:p w:rsidR="00E84C30" w:rsidRDefault="00E84C30" w:rsidP="0077563B">
      <w:pPr>
        <w:pStyle w:val="ListParagraph"/>
        <w:rPr>
          <w:sz w:val="22"/>
          <w:szCs w:val="22"/>
        </w:rPr>
      </w:pPr>
    </w:p>
    <w:p w:rsidR="00E84C30" w:rsidRDefault="00E84C30" w:rsidP="0077563B">
      <w:pPr>
        <w:pStyle w:val="ListParagraph"/>
        <w:rPr>
          <w:sz w:val="22"/>
          <w:szCs w:val="22"/>
        </w:rPr>
      </w:pPr>
    </w:p>
    <w:p w:rsidR="00E84C30" w:rsidRPr="00F26297" w:rsidRDefault="00E84C30" w:rsidP="0077563B">
      <w:pPr>
        <w:pStyle w:val="ListParagraph"/>
        <w:rPr>
          <w:sz w:val="22"/>
          <w:szCs w:val="22"/>
        </w:rPr>
      </w:pPr>
    </w:p>
    <w:p w:rsidR="00E84C30" w:rsidRPr="00F26297" w:rsidRDefault="00E84C30" w:rsidP="008772B6">
      <w:pPr>
        <w:rPr>
          <w:rFonts w:ascii="Comic Sans MS" w:hAnsi="Comic Sans MS" w:cs="Calibri"/>
          <w:b/>
          <w:sz w:val="22"/>
          <w:szCs w:val="22"/>
        </w:rPr>
      </w:pPr>
      <w:r>
        <w:rPr>
          <w:noProof/>
        </w:rPr>
        <w:pict>
          <v:group id="_x0000_s1034" style="position:absolute;margin-left:2pt;margin-top:.15pt;width:263.55pt;height:31pt;z-index:251652096" coordorigin="562,1969" coordsize="5271,600">
            <v:roundrect id="_x0000_s1035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5" inset=".5mm,.3mm,.5mm,.3mm">
                <w:txbxContent>
                  <w:p w:rsidR="00E84C30" w:rsidRPr="009E62B9" w:rsidRDefault="00E84C30" w:rsidP="00CA6219">
                    <w:pPr>
                      <w:pStyle w:val="NoSpacing"/>
                      <w:rPr>
                        <w:rFonts w:ascii="Comic Sans MS" w:hAnsi="Comic Sans MS"/>
                        <w:b/>
                        <w:sz w:val="17"/>
                        <w:szCs w:val="17"/>
                      </w:rPr>
                    </w:pPr>
                    <w:r w:rsidRPr="009E62B9">
                      <w:rPr>
                        <w:rFonts w:ascii="Comic Sans MS" w:hAnsi="Comic Sans MS"/>
                        <w:b/>
                        <w:sz w:val="17"/>
                        <w:szCs w:val="17"/>
                      </w:rPr>
                      <w:t>Aşagıdaki temas gerektiren kuvetlere (+),temas gerektirmeyenlere (-)işareti koyunuz.</w:t>
                    </w:r>
                  </w:p>
                </w:txbxContent>
              </v:textbox>
            </v:roundrect>
            <v:roundrect id="_x0000_s1036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6" inset=".5mm,.3mm,.5mm,.3mm">
                <w:txbxContent>
                  <w:p w:rsidR="00E84C30" w:rsidRPr="004C6E9D" w:rsidRDefault="00E84C30" w:rsidP="00154435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4C6E9D"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oundrect>
            <v:roundrect id="_x0000_s1037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7" inset=".5mm,.3mm,.5mm,.3mm">
                <w:txbxContent>
                  <w:p w:rsidR="00E84C30" w:rsidRPr="009E62B9" w:rsidRDefault="00E84C30" w:rsidP="00154435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</w:pPr>
                    <w:r w:rsidRPr="009E62B9"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  <w:t>5</w:t>
                    </w:r>
                  </w:p>
                  <w:p w:rsidR="00E84C30" w:rsidRPr="009E62B9" w:rsidRDefault="00E84C30" w:rsidP="00154435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E62B9">
                      <w:rPr>
                        <w:rFonts w:ascii="Comic Sans MS" w:hAnsi="Comic Sans MS"/>
                        <w:b/>
                        <w:bCs/>
                        <w:sz w:val="16"/>
                        <w:szCs w:val="16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Pr="00F26297">
        <w:rPr>
          <w:rFonts w:ascii="Comic Sans MS" w:hAnsi="Comic Sans MS" w:cs="Calibri"/>
          <w:b/>
          <w:sz w:val="22"/>
          <w:szCs w:val="22"/>
        </w:rPr>
        <w:t xml:space="preserve">    </w:t>
      </w:r>
    </w:p>
    <w:p w:rsidR="00E84C30" w:rsidRDefault="00E84C30" w:rsidP="008772B6">
      <w:pPr>
        <w:rPr>
          <w:rFonts w:ascii="Comic Sans MS" w:hAnsi="Comic Sans MS" w:cs="Calibri"/>
          <w:b/>
          <w:sz w:val="18"/>
          <w:szCs w:val="18"/>
        </w:rPr>
      </w:pPr>
    </w:p>
    <w:p w:rsidR="00E84C30" w:rsidRDefault="00E84C30" w:rsidP="008772B6">
      <w:pPr>
        <w:rPr>
          <w:rFonts w:ascii="Comic Sans MS" w:hAnsi="Comic Sans MS" w:cs="Calibri"/>
          <w:b/>
          <w:sz w:val="18"/>
          <w:szCs w:val="18"/>
        </w:rPr>
      </w:pPr>
    </w:p>
    <w:tbl>
      <w:tblPr>
        <w:tblpPr w:leftFromText="141" w:rightFromText="141" w:vertAnchor="text" w:horzAnchor="page" w:tblpX="6727" w:tblpY="1146"/>
        <w:tblW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675"/>
      </w:tblGrid>
      <w:tr w:rsidR="00E84C30" w:rsidRPr="00090984" w:rsidTr="00C81A2E">
        <w:trPr>
          <w:trHeight w:val="319"/>
        </w:trPr>
        <w:tc>
          <w:tcPr>
            <w:tcW w:w="2552" w:type="dxa"/>
          </w:tcPr>
          <w:p w:rsidR="00E84C30" w:rsidRPr="0077563B" w:rsidRDefault="00E84C30" w:rsidP="00C81A2E">
            <w:pPr>
              <w:pStyle w:val="NoSpacing"/>
              <w:rPr>
                <w:rFonts w:ascii="Times New Roman" w:hAnsi="Times New Roman"/>
              </w:rPr>
            </w:pPr>
            <w:r w:rsidRPr="0077563B">
              <w:rPr>
                <w:rFonts w:ascii="Times New Roman" w:hAnsi="Times New Roman"/>
              </w:rPr>
              <w:t>Bozulan arabayı itmek</w:t>
            </w:r>
          </w:p>
        </w:tc>
        <w:tc>
          <w:tcPr>
            <w:tcW w:w="675" w:type="dxa"/>
          </w:tcPr>
          <w:p w:rsidR="00E84C30" w:rsidRPr="00090984" w:rsidRDefault="00E84C30" w:rsidP="00C81A2E">
            <w:pPr>
              <w:pStyle w:val="NoSpacing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84C30" w:rsidRPr="00090984" w:rsidTr="00C81A2E">
        <w:trPr>
          <w:trHeight w:val="319"/>
        </w:trPr>
        <w:tc>
          <w:tcPr>
            <w:tcW w:w="2552" w:type="dxa"/>
          </w:tcPr>
          <w:p w:rsidR="00E84C30" w:rsidRPr="0077563B" w:rsidRDefault="00E84C30" w:rsidP="00C81A2E">
            <w:pPr>
              <w:pStyle w:val="NoSpacing"/>
              <w:rPr>
                <w:rFonts w:ascii="Times New Roman" w:hAnsi="Times New Roman"/>
              </w:rPr>
            </w:pPr>
            <w:r w:rsidRPr="0077563B">
              <w:rPr>
                <w:rFonts w:ascii="Times New Roman" w:hAnsi="Times New Roman"/>
              </w:rPr>
              <w:t>Elmanın ağaçtan yere düşmesi</w:t>
            </w:r>
          </w:p>
        </w:tc>
        <w:tc>
          <w:tcPr>
            <w:tcW w:w="675" w:type="dxa"/>
          </w:tcPr>
          <w:p w:rsidR="00E84C30" w:rsidRPr="00090984" w:rsidRDefault="00E84C30" w:rsidP="00C81A2E">
            <w:pPr>
              <w:pStyle w:val="NoSpacing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84C30" w:rsidRPr="00090984" w:rsidTr="00C81A2E">
        <w:trPr>
          <w:trHeight w:val="319"/>
        </w:trPr>
        <w:tc>
          <w:tcPr>
            <w:tcW w:w="2552" w:type="dxa"/>
          </w:tcPr>
          <w:p w:rsidR="00E84C30" w:rsidRPr="0077563B" w:rsidRDefault="00E84C30" w:rsidP="00C81A2E">
            <w:pPr>
              <w:pStyle w:val="NoSpacing"/>
              <w:rPr>
                <w:rFonts w:ascii="Times New Roman" w:hAnsi="Times New Roman"/>
              </w:rPr>
            </w:pPr>
            <w:r w:rsidRPr="0077563B">
              <w:rPr>
                <w:rFonts w:ascii="Times New Roman" w:hAnsi="Times New Roman"/>
              </w:rPr>
              <w:t>Uçurtmanın uçurulması</w:t>
            </w:r>
          </w:p>
        </w:tc>
        <w:tc>
          <w:tcPr>
            <w:tcW w:w="675" w:type="dxa"/>
          </w:tcPr>
          <w:p w:rsidR="00E84C30" w:rsidRPr="00090984" w:rsidRDefault="00E84C30" w:rsidP="00C81A2E">
            <w:pPr>
              <w:pStyle w:val="NoSpacing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84C30" w:rsidRPr="00090984" w:rsidTr="00C81A2E">
        <w:trPr>
          <w:trHeight w:val="225"/>
        </w:trPr>
        <w:tc>
          <w:tcPr>
            <w:tcW w:w="2552" w:type="dxa"/>
          </w:tcPr>
          <w:p w:rsidR="00E84C30" w:rsidRPr="0077563B" w:rsidRDefault="00E84C30" w:rsidP="00C81A2E">
            <w:pPr>
              <w:pStyle w:val="NoSpacing"/>
              <w:rPr>
                <w:rFonts w:ascii="Times New Roman" w:hAnsi="Times New Roman"/>
              </w:rPr>
            </w:pPr>
            <w:r w:rsidRPr="0077563B">
              <w:rPr>
                <w:rFonts w:ascii="Times New Roman" w:hAnsi="Times New Roman"/>
              </w:rPr>
              <w:t>Mıknatısın toplu iğneyi çekmesi</w:t>
            </w:r>
          </w:p>
        </w:tc>
        <w:tc>
          <w:tcPr>
            <w:tcW w:w="675" w:type="dxa"/>
          </w:tcPr>
          <w:p w:rsidR="00E84C30" w:rsidRPr="00090984" w:rsidRDefault="00E84C30" w:rsidP="00C81A2E">
            <w:pPr>
              <w:pStyle w:val="NoSpacing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84C30" w:rsidRPr="00090984" w:rsidTr="00C81A2E">
        <w:trPr>
          <w:trHeight w:val="110"/>
        </w:trPr>
        <w:tc>
          <w:tcPr>
            <w:tcW w:w="2552" w:type="dxa"/>
          </w:tcPr>
          <w:p w:rsidR="00E84C30" w:rsidRPr="0077563B" w:rsidRDefault="00E84C30" w:rsidP="00C81A2E">
            <w:pPr>
              <w:pStyle w:val="NoSpacing"/>
              <w:rPr>
                <w:rFonts w:ascii="Times New Roman" w:hAnsi="Times New Roman"/>
              </w:rPr>
            </w:pPr>
            <w:r w:rsidRPr="0077563B">
              <w:rPr>
                <w:rFonts w:ascii="Times New Roman" w:hAnsi="Times New Roman"/>
              </w:rPr>
              <w:t>Topa şut atmak</w:t>
            </w:r>
          </w:p>
        </w:tc>
        <w:tc>
          <w:tcPr>
            <w:tcW w:w="675" w:type="dxa"/>
          </w:tcPr>
          <w:p w:rsidR="00E84C30" w:rsidRPr="00090984" w:rsidRDefault="00E84C30" w:rsidP="00C81A2E">
            <w:pPr>
              <w:pStyle w:val="NoSpacing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84C30" w:rsidRDefault="00E84C30" w:rsidP="008772B6">
      <w:pPr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</w:t>
      </w:r>
    </w:p>
    <w:p w:rsidR="00E84C30" w:rsidRDefault="00E84C30" w:rsidP="008772B6">
      <w:pPr>
        <w:rPr>
          <w:rFonts w:ascii="Comic Sans MS" w:hAnsi="Comic Sans MS" w:cs="Calibri"/>
          <w:b/>
          <w:sz w:val="18"/>
          <w:szCs w:val="18"/>
        </w:rPr>
      </w:pPr>
    </w:p>
    <w:p w:rsidR="00E84C30" w:rsidRPr="008772B6" w:rsidRDefault="00E84C30" w:rsidP="008772B6">
      <w:pPr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</w:t>
      </w:r>
    </w:p>
    <w:p w:rsidR="00E84C30" w:rsidRPr="00B61F53" w:rsidRDefault="00E84C30" w:rsidP="006756AD">
      <w:pPr>
        <w:ind w:left="360"/>
        <w:rPr>
          <w:rFonts w:ascii="Comic Sans MS" w:hAnsi="Comic Sans MS" w:cs="Calibri"/>
          <w:b/>
          <w:sz w:val="20"/>
          <w:szCs w:val="20"/>
        </w:rPr>
      </w:pPr>
    </w:p>
    <w:p w:rsidR="00E84C30" w:rsidRPr="00B61F53" w:rsidRDefault="00E84C30" w:rsidP="006756AD">
      <w:pPr>
        <w:ind w:left="360"/>
        <w:rPr>
          <w:rFonts w:ascii="Comic Sans MS" w:hAnsi="Comic Sans MS" w:cs="Calibri"/>
          <w:b/>
          <w:sz w:val="20"/>
          <w:szCs w:val="20"/>
        </w:rPr>
      </w:pPr>
    </w:p>
    <w:p w:rsidR="00E84C30" w:rsidRPr="002E6971" w:rsidRDefault="00E84C30" w:rsidP="00154435">
      <w:pPr>
        <w:ind w:left="180"/>
        <w:rPr>
          <w:rFonts w:ascii="Verdana" w:hAnsi="Verdana"/>
          <w:b/>
          <w:sz w:val="20"/>
          <w:szCs w:val="20"/>
        </w:rPr>
      </w:pPr>
    </w:p>
    <w:p w:rsidR="00E84C30" w:rsidRPr="00B61F53" w:rsidRDefault="00E84C30" w:rsidP="00956721">
      <w:pPr>
        <w:rPr>
          <w:rFonts w:ascii="Comic Sans MS" w:hAnsi="Comic Sans MS" w:cs="Calibri"/>
          <w:b/>
        </w:rPr>
      </w:pPr>
    </w:p>
    <w:p w:rsidR="00E84C30" w:rsidRDefault="00E84C30" w:rsidP="008D507B">
      <w:pPr>
        <w:pStyle w:val="NoSpacing"/>
        <w:rPr>
          <w:rFonts w:ascii="Times New Roman" w:hAnsi="Times New Roman"/>
          <w:b/>
        </w:rPr>
      </w:pPr>
    </w:p>
    <w:p w:rsidR="00E84C30" w:rsidRDefault="00E84C30" w:rsidP="008D507B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</w:p>
    <w:p w:rsidR="00E84C30" w:rsidRDefault="00E84C30" w:rsidP="008D507B">
      <w:pPr>
        <w:pStyle w:val="NoSpacing"/>
        <w:rPr>
          <w:rFonts w:ascii="Times New Roman" w:hAnsi="Times New Roman"/>
          <w:b/>
        </w:rPr>
      </w:pPr>
    </w:p>
    <w:p w:rsidR="00E84C30" w:rsidRDefault="00E84C30" w:rsidP="008D507B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group id="_x0000_s1038" style="position:absolute;margin-left:4.65pt;margin-top:1.9pt;width:263.55pt;height:32.9pt;z-index:251653120" coordorigin="562,1969" coordsize="5271,600">
            <v:roundrect id="_x0000_s1039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9" inset=".5mm,.3mm,.5mm,.3mm">
                <w:txbxContent>
                  <w:p w:rsidR="00E84C30" w:rsidRDefault="00E84C30" w:rsidP="00423564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E84C30" w:rsidRPr="009E62B9" w:rsidRDefault="00E84C30" w:rsidP="00423564">
                    <w:pPr>
                      <w:ind w:left="180"/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  <w:r w:rsidRPr="009E62B9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Aşağıdaki çoktan seçmeli soruları cevaplayınız.</w:t>
                    </w:r>
                    <w:r w:rsidRPr="009E62B9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</w:p>
                  <w:p w:rsidR="00E84C30" w:rsidRPr="00624906" w:rsidRDefault="00E84C30" w:rsidP="00423564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</w:txbxContent>
              </v:textbox>
            </v:roundrect>
            <v:roundrect id="_x0000_s104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0" inset=".5mm,.3mm,.5mm,.3mm">
                <w:txbxContent>
                  <w:p w:rsidR="00E84C30" w:rsidRPr="00624906" w:rsidRDefault="00E84C30" w:rsidP="00423564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E84C30" w:rsidRPr="00CF7BB5" w:rsidRDefault="00E84C30" w:rsidP="00423564">
                    <w:pPr>
                      <w:jc w:val="center"/>
                      <w:rPr>
                        <w:color w:val="9BBB59"/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04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1" inset=".5mm,.3mm,.5mm,.3mm">
                <w:txbxContent>
                  <w:p w:rsidR="00E84C30" w:rsidRDefault="00E84C30" w:rsidP="00423564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55</w:t>
                    </w:r>
                  </w:p>
                  <w:p w:rsidR="00E84C30" w:rsidRPr="00654F77" w:rsidRDefault="00E84C30" w:rsidP="00423564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84C30" w:rsidRDefault="00E84C30" w:rsidP="008D507B">
      <w:pPr>
        <w:pStyle w:val="NoSpacing"/>
        <w:rPr>
          <w:rFonts w:ascii="Times New Roman" w:hAnsi="Times New Roman"/>
          <w:b/>
        </w:rPr>
      </w:pPr>
    </w:p>
    <w:p w:rsidR="00E84C30" w:rsidRDefault="00E84C30" w:rsidP="008D507B">
      <w:pPr>
        <w:pStyle w:val="NoSpacing"/>
        <w:rPr>
          <w:rFonts w:ascii="Times New Roman" w:hAnsi="Times New Roman"/>
          <w:b/>
        </w:rPr>
      </w:pPr>
    </w:p>
    <w:p w:rsidR="00E84C30" w:rsidRPr="00F26297" w:rsidRDefault="00E84C30" w:rsidP="008D507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</w:t>
      </w:r>
      <w:r w:rsidRPr="00F26297">
        <w:rPr>
          <w:rFonts w:ascii="Times New Roman" w:hAnsi="Times New Roman"/>
          <w:b/>
        </w:rPr>
        <w:t xml:space="preserve">1) </w:t>
      </w:r>
      <w:r w:rsidRPr="0077563B">
        <w:rPr>
          <w:rFonts w:ascii="Times New Roman" w:hAnsi="Times New Roman"/>
        </w:rPr>
        <w:t xml:space="preserve">Alkolün </w:t>
      </w:r>
      <w:r w:rsidRPr="0077563B">
        <w:rPr>
          <w:rFonts w:ascii="Times New Roman" w:hAnsi="Times New Roman"/>
          <w:b/>
        </w:rPr>
        <w:t>en çok</w:t>
      </w:r>
      <w:r w:rsidRPr="0077563B">
        <w:rPr>
          <w:rFonts w:ascii="Times New Roman" w:hAnsi="Times New Roman"/>
        </w:rPr>
        <w:t xml:space="preserve"> zarar verdiği organ hangisidir?</w:t>
      </w:r>
      <w:r>
        <w:rPr>
          <w:rFonts w:ascii="Times New Roman" w:hAnsi="Times New Roman"/>
          <w:b/>
        </w:rPr>
        <w:t xml:space="preserve">                                   A) </w:t>
      </w:r>
      <w:r w:rsidRPr="00F26297">
        <w:rPr>
          <w:rFonts w:ascii="Times New Roman" w:hAnsi="Times New Roman"/>
        </w:rPr>
        <w:t xml:space="preserve">Karaciğer        </w:t>
      </w:r>
      <w:r>
        <w:rPr>
          <w:rFonts w:ascii="Times New Roman" w:hAnsi="Times New Roman"/>
        </w:rPr>
        <w:t xml:space="preserve">         </w:t>
      </w:r>
      <w:r w:rsidRPr="00F26297">
        <w:rPr>
          <w:rFonts w:ascii="Times New Roman" w:hAnsi="Times New Roman"/>
        </w:rPr>
        <w:t xml:space="preserve"> </w:t>
      </w:r>
      <w:r w:rsidRPr="00F26297">
        <w:rPr>
          <w:rFonts w:ascii="Times New Roman" w:hAnsi="Times New Roman"/>
          <w:b/>
        </w:rPr>
        <w:t>B)</w:t>
      </w:r>
      <w:r w:rsidRPr="00F26297">
        <w:rPr>
          <w:rFonts w:ascii="Times New Roman" w:hAnsi="Times New Roman"/>
        </w:rPr>
        <w:t xml:space="preserve">  Mide  </w:t>
      </w:r>
    </w:p>
    <w:p w:rsidR="00E84C30" w:rsidRPr="00F26297" w:rsidRDefault="00E84C30" w:rsidP="008D507B">
      <w:pPr>
        <w:pStyle w:val="NoSpacing"/>
        <w:rPr>
          <w:rFonts w:ascii="Times New Roman" w:hAnsi="Times New Roman"/>
        </w:rPr>
      </w:pPr>
      <w:r w:rsidRPr="00F26297">
        <w:rPr>
          <w:rFonts w:ascii="Times New Roman" w:hAnsi="Times New Roman"/>
          <w:b/>
        </w:rPr>
        <w:t>C)</w:t>
      </w:r>
      <w:r w:rsidRPr="00F26297">
        <w:rPr>
          <w:rFonts w:ascii="Times New Roman" w:hAnsi="Times New Roman"/>
        </w:rPr>
        <w:t xml:space="preserve">  Akciğer  </w:t>
      </w:r>
      <w:r w:rsidRPr="00F26297">
        <w:rPr>
          <w:rFonts w:ascii="Times New Roman" w:hAnsi="Times New Roman"/>
        </w:rPr>
        <w:tab/>
      </w:r>
      <w:r w:rsidRPr="00F26297">
        <w:rPr>
          <w:rFonts w:ascii="Times New Roman" w:hAnsi="Times New Roman"/>
        </w:rPr>
        <w:tab/>
      </w:r>
      <w:r w:rsidRPr="00F26297">
        <w:rPr>
          <w:rFonts w:ascii="Times New Roman" w:hAnsi="Times New Roman"/>
          <w:b/>
        </w:rPr>
        <w:t>D)</w:t>
      </w:r>
      <w:r w:rsidRPr="00F26297">
        <w:rPr>
          <w:rFonts w:ascii="Times New Roman" w:hAnsi="Times New Roman"/>
        </w:rPr>
        <w:t xml:space="preserve">  Kalp</w:t>
      </w:r>
    </w:p>
    <w:p w:rsidR="00E84C30" w:rsidRDefault="00E84C30" w:rsidP="00A53302">
      <w:pPr>
        <w:tabs>
          <w:tab w:val="num" w:pos="720"/>
          <w:tab w:val="left" w:pos="1890"/>
        </w:tabs>
        <w:rPr>
          <w:rFonts w:ascii="Comic Sans MS" w:hAnsi="Comic Sans MS" w:cs="Calibri"/>
          <w:sz w:val="18"/>
          <w:szCs w:val="18"/>
        </w:rPr>
      </w:pPr>
    </w:p>
    <w:p w:rsidR="00E84C30" w:rsidRPr="0077563B" w:rsidRDefault="00E84C30" w:rsidP="0077563B">
      <w:pPr>
        <w:spacing w:after="120"/>
        <w:jc w:val="both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alt="http://www.panelkirtasiye.com/ProductImages/116251/original/u171991-1.jpg" style="position:absolute;left:0;text-align:left;margin-left:56.2pt;margin-top:17.35pt;width:44.25pt;height:44.15pt;z-index:-251653120;visibility:visible">
            <v:imagedata r:id="rId7" o:title=""/>
          </v:shape>
        </w:pict>
      </w:r>
      <w:r>
        <w:rPr>
          <w:noProof/>
        </w:rPr>
        <w:pict>
          <v:shape id="_x0000_s1043" type="#_x0000_t75" alt="http://www.marketkeyfi.com/content/stock/pro_5162.jpg" style="position:absolute;left:0;text-align:left;margin-left:198.9pt;margin-top:17.4pt;width:66.4pt;height:60.45pt;z-index:-251652096;visibility:visible">
            <v:imagedata r:id="rId8" o:title=""/>
          </v:shape>
        </w:pict>
      </w:r>
      <w:r w:rsidRPr="0077563B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</w:t>
      </w:r>
      <w:r w:rsidRPr="0077563B">
        <w:rPr>
          <w:b/>
          <w:sz w:val="22"/>
          <w:szCs w:val="22"/>
        </w:rPr>
        <w:t xml:space="preserve">  2)</w:t>
      </w:r>
      <w:r>
        <w:rPr>
          <w:b/>
          <w:sz w:val="22"/>
          <w:szCs w:val="22"/>
        </w:rPr>
        <w:t xml:space="preserve"> </w:t>
      </w:r>
      <w:r w:rsidRPr="0077563B">
        <w:rPr>
          <w:sz w:val="22"/>
          <w:szCs w:val="22"/>
        </w:rPr>
        <w:t>Aşağıda verilen maddelerden hangisi</w:t>
      </w:r>
      <w:r>
        <w:rPr>
          <w:sz w:val="22"/>
          <w:szCs w:val="22"/>
        </w:rPr>
        <w:t xml:space="preserve"> </w:t>
      </w:r>
      <w:r w:rsidRPr="0077563B">
        <w:rPr>
          <w:b/>
          <w:sz w:val="22"/>
          <w:szCs w:val="22"/>
        </w:rPr>
        <w:t>esnek maddedir?</w:t>
      </w:r>
    </w:p>
    <w:p w:rsidR="00E84C30" w:rsidRPr="0077563B" w:rsidRDefault="00E84C30" w:rsidP="0077563B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77563B">
        <w:rPr>
          <w:b/>
          <w:sz w:val="22"/>
          <w:szCs w:val="22"/>
        </w:rPr>
        <w:t>A)</w:t>
      </w:r>
      <w:r w:rsidRPr="0077563B">
        <w:rPr>
          <w:sz w:val="22"/>
          <w:szCs w:val="22"/>
        </w:rPr>
        <w:t xml:space="preserve"> Kalem</w:t>
      </w:r>
      <w:r>
        <w:rPr>
          <w:sz w:val="22"/>
          <w:szCs w:val="22"/>
        </w:rPr>
        <w:t xml:space="preserve">                                      </w:t>
      </w:r>
      <w:r w:rsidRPr="0077563B">
        <w:rPr>
          <w:b/>
          <w:sz w:val="22"/>
          <w:szCs w:val="22"/>
        </w:rPr>
        <w:t>B)</w:t>
      </w:r>
      <w:r w:rsidRPr="0077563B">
        <w:rPr>
          <w:sz w:val="22"/>
          <w:szCs w:val="22"/>
        </w:rPr>
        <w:t xml:space="preserve"> Sakız</w:t>
      </w:r>
    </w:p>
    <w:p w:rsidR="00E84C30" w:rsidRPr="0077563B" w:rsidRDefault="00E84C30" w:rsidP="0077563B">
      <w:pPr>
        <w:rPr>
          <w:sz w:val="22"/>
          <w:szCs w:val="22"/>
        </w:rPr>
      </w:pPr>
    </w:p>
    <w:p w:rsidR="00E84C30" w:rsidRPr="0077563B" w:rsidRDefault="00E84C30" w:rsidP="0077563B">
      <w:pPr>
        <w:rPr>
          <w:sz w:val="22"/>
          <w:szCs w:val="22"/>
        </w:rPr>
      </w:pPr>
    </w:p>
    <w:p w:rsidR="00E84C30" w:rsidRDefault="00E84C30" w:rsidP="0077563B">
      <w:pPr>
        <w:rPr>
          <w:sz w:val="22"/>
          <w:szCs w:val="22"/>
        </w:rPr>
      </w:pPr>
    </w:p>
    <w:p w:rsidR="00E84C30" w:rsidRDefault="00E84C30" w:rsidP="0077563B">
      <w:pPr>
        <w:rPr>
          <w:sz w:val="22"/>
          <w:szCs w:val="22"/>
        </w:rPr>
      </w:pPr>
      <w:r>
        <w:rPr>
          <w:noProof/>
        </w:rPr>
        <w:pict>
          <v:shape id="irc_mi" o:spid="_x0000_s1044" type="#_x0000_t75" alt="http://turkish.woodacousticpanels.com/photo/woodacousticpanels/editor/20130904161846_97173.jpg" style="position:absolute;margin-left:50.1pt;margin-top:4.05pt;width:54.8pt;height:52.95pt;z-index:-251657216;visibility:visible">
            <v:imagedata r:id="rId9" o:title=""/>
          </v:shape>
        </w:pict>
      </w:r>
    </w:p>
    <w:p w:rsidR="00E84C30" w:rsidRPr="0077563B" w:rsidRDefault="00E84C30" w:rsidP="0077563B">
      <w:pPr>
        <w:rPr>
          <w:sz w:val="22"/>
          <w:szCs w:val="22"/>
        </w:rPr>
      </w:pPr>
      <w:r>
        <w:rPr>
          <w:noProof/>
        </w:rPr>
        <w:pict>
          <v:shape id="_x0000_s1045" type="#_x0000_t75" alt="http://shop.berner.eu/cdn32/h01/hd6/8842985373726.jpg?" style="position:absolute;margin-left:198.9pt;margin-top:5.05pt;width:65.5pt;height:42.8pt;z-index:-251656192;visibility:visible">
            <v:imagedata r:id="rId10" o:title=""/>
          </v:shape>
        </w:pict>
      </w:r>
    </w:p>
    <w:p w:rsidR="00E84C30" w:rsidRPr="0077563B" w:rsidRDefault="00E84C30" w:rsidP="0077563B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77563B">
        <w:rPr>
          <w:b/>
          <w:sz w:val="22"/>
          <w:szCs w:val="22"/>
        </w:rPr>
        <w:t>C)</w:t>
      </w:r>
      <w:r w:rsidRPr="0077563B">
        <w:rPr>
          <w:sz w:val="22"/>
          <w:szCs w:val="22"/>
        </w:rPr>
        <w:t xml:space="preserve"> Tahta</w:t>
      </w:r>
      <w:r w:rsidRPr="0077563B">
        <w:rPr>
          <w:sz w:val="22"/>
          <w:szCs w:val="22"/>
        </w:rPr>
        <w:tab/>
      </w:r>
      <w:r w:rsidRPr="0077563B">
        <w:rPr>
          <w:sz w:val="22"/>
          <w:szCs w:val="22"/>
        </w:rPr>
        <w:tab/>
      </w:r>
      <w:r w:rsidRPr="0077563B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77563B">
        <w:rPr>
          <w:b/>
          <w:sz w:val="22"/>
          <w:szCs w:val="22"/>
        </w:rPr>
        <w:t>D)</w:t>
      </w:r>
      <w:r w:rsidRPr="0077563B">
        <w:rPr>
          <w:sz w:val="22"/>
          <w:szCs w:val="22"/>
        </w:rPr>
        <w:t xml:space="preserve"> Sünger</w:t>
      </w:r>
    </w:p>
    <w:p w:rsidR="00E84C30" w:rsidRPr="0077563B" w:rsidRDefault="00E84C30" w:rsidP="0077563B">
      <w:pPr>
        <w:rPr>
          <w:sz w:val="22"/>
          <w:szCs w:val="22"/>
        </w:rPr>
      </w:pPr>
    </w:p>
    <w:p w:rsidR="00E84C30" w:rsidRPr="0077563B" w:rsidRDefault="00E84C30" w:rsidP="0077563B">
      <w:pPr>
        <w:tabs>
          <w:tab w:val="num" w:pos="720"/>
          <w:tab w:val="left" w:pos="1890"/>
        </w:tabs>
      </w:pPr>
    </w:p>
    <w:p w:rsidR="00E84C30" w:rsidRDefault="00E84C30" w:rsidP="00CD0C97">
      <w:pPr>
        <w:ind w:left="180"/>
        <w:rPr>
          <w:rFonts w:ascii="Comic Sans MS" w:hAnsi="Comic Sans MS" w:cs="Calibri"/>
          <w:b/>
          <w:color w:val="17365D"/>
          <w:sz w:val="20"/>
          <w:szCs w:val="20"/>
        </w:rPr>
      </w:pPr>
      <w:r>
        <w:rPr>
          <w:noProof/>
        </w:rPr>
        <w:pict>
          <v:shape id="Resim 76" o:spid="_x0000_s1046" type="#_x0000_t75" alt="diş-çürük" style="position:absolute;left:0;text-align:left;margin-left:174.25pt;margin-top:5.05pt;width:108.5pt;height:74pt;z-index:-251658240;visibility:visible">
            <v:imagedata r:id="rId11" o:title=""/>
          </v:shape>
        </w:pict>
      </w:r>
    </w:p>
    <w:p w:rsidR="00E84C30" w:rsidRDefault="00E84C30" w:rsidP="00CD0C97">
      <w:pPr>
        <w:ind w:left="180"/>
        <w:rPr>
          <w:rFonts w:ascii="Comic Sans MS" w:hAnsi="Comic Sans MS" w:cs="Calibri"/>
          <w:b/>
          <w:color w:val="17365D"/>
          <w:sz w:val="20"/>
          <w:szCs w:val="20"/>
        </w:rPr>
      </w:pPr>
    </w:p>
    <w:p w:rsidR="00E84C30" w:rsidRPr="008643FB" w:rsidRDefault="00E84C30" w:rsidP="00CD0C97">
      <w:pPr>
        <w:ind w:left="180"/>
        <w:rPr>
          <w:bCs/>
          <w:sz w:val="22"/>
          <w:szCs w:val="22"/>
        </w:rPr>
      </w:pPr>
      <w:r w:rsidRPr="008643FB">
        <w:rPr>
          <w:b/>
          <w:sz w:val="20"/>
          <w:szCs w:val="20"/>
        </w:rPr>
        <w:t>3)</w:t>
      </w:r>
      <w:r w:rsidRPr="00A53302">
        <w:rPr>
          <w:rFonts w:ascii="Verdana" w:hAnsi="Verdana"/>
          <w:bCs/>
          <w:sz w:val="20"/>
          <w:szCs w:val="20"/>
        </w:rPr>
        <w:t xml:space="preserve"> </w:t>
      </w:r>
      <w:r w:rsidRPr="008643FB">
        <w:rPr>
          <w:bCs/>
          <w:sz w:val="22"/>
          <w:szCs w:val="22"/>
        </w:rPr>
        <w:t xml:space="preserve">Boksör olan Kenan son                                                                                                                                                              maçında aldığı darbeler ile </w:t>
      </w:r>
    </w:p>
    <w:p w:rsidR="00E84C30" w:rsidRPr="008643FB" w:rsidRDefault="00E84C30" w:rsidP="00CD0C97">
      <w:pPr>
        <w:ind w:left="180"/>
        <w:rPr>
          <w:b/>
          <w:sz w:val="22"/>
          <w:szCs w:val="22"/>
        </w:rPr>
      </w:pPr>
      <w:r w:rsidRPr="008643FB">
        <w:rPr>
          <w:bCs/>
          <w:sz w:val="22"/>
          <w:szCs w:val="22"/>
        </w:rPr>
        <w:t>bazı dişlerini kaybediyor.</w:t>
      </w:r>
      <w:r w:rsidRPr="008643FB">
        <w:rPr>
          <w:bCs/>
          <w:sz w:val="22"/>
          <w:szCs w:val="22"/>
        </w:rPr>
        <w:br/>
      </w:r>
      <w:r w:rsidRPr="008643FB">
        <w:rPr>
          <w:b/>
          <w:sz w:val="22"/>
          <w:szCs w:val="22"/>
        </w:rPr>
        <w:t xml:space="preserve">Şimdiki dişleri şekildeki gibi olan </w:t>
      </w:r>
    </w:p>
    <w:p w:rsidR="00E84C30" w:rsidRPr="008643FB" w:rsidRDefault="00E84C30" w:rsidP="00CD0C97">
      <w:pPr>
        <w:ind w:left="180"/>
        <w:rPr>
          <w:bCs/>
          <w:sz w:val="22"/>
          <w:szCs w:val="22"/>
        </w:rPr>
      </w:pPr>
      <w:r w:rsidRPr="008643FB">
        <w:rPr>
          <w:b/>
          <w:sz w:val="22"/>
          <w:szCs w:val="22"/>
        </w:rPr>
        <w:t>Kenan aşağıdakilerden hangisini yaparken zorlanır?</w:t>
      </w:r>
    </w:p>
    <w:p w:rsidR="00E84C30" w:rsidRPr="008643FB" w:rsidRDefault="00E84C30" w:rsidP="00CD0C97">
      <w:pPr>
        <w:numPr>
          <w:ilvl w:val="0"/>
          <w:numId w:val="25"/>
        </w:numPr>
        <w:rPr>
          <w:bCs/>
          <w:sz w:val="22"/>
          <w:szCs w:val="22"/>
        </w:rPr>
      </w:pPr>
      <w:r w:rsidRPr="008643FB">
        <w:rPr>
          <w:bCs/>
          <w:sz w:val="22"/>
          <w:szCs w:val="22"/>
        </w:rPr>
        <w:t>Ekmeği çiğnerken</w:t>
      </w:r>
    </w:p>
    <w:p w:rsidR="00E84C30" w:rsidRPr="008643FB" w:rsidRDefault="00E84C30" w:rsidP="00CD0C97">
      <w:pPr>
        <w:numPr>
          <w:ilvl w:val="0"/>
          <w:numId w:val="25"/>
        </w:numPr>
        <w:rPr>
          <w:bCs/>
          <w:sz w:val="22"/>
          <w:szCs w:val="22"/>
        </w:rPr>
      </w:pPr>
      <w:r w:rsidRPr="008643FB">
        <w:rPr>
          <w:bCs/>
          <w:sz w:val="22"/>
          <w:szCs w:val="22"/>
        </w:rPr>
        <w:t>Çorbayı içerken</w:t>
      </w:r>
    </w:p>
    <w:p w:rsidR="00E84C30" w:rsidRPr="008643FB" w:rsidRDefault="00E84C30" w:rsidP="00CD0C97">
      <w:pPr>
        <w:numPr>
          <w:ilvl w:val="0"/>
          <w:numId w:val="25"/>
        </w:numPr>
        <w:rPr>
          <w:bCs/>
          <w:sz w:val="22"/>
          <w:szCs w:val="22"/>
        </w:rPr>
      </w:pPr>
      <w:r w:rsidRPr="008643FB">
        <w:rPr>
          <w:bCs/>
          <w:sz w:val="22"/>
          <w:szCs w:val="22"/>
        </w:rPr>
        <w:t>Elmayı ısırırken</w:t>
      </w:r>
    </w:p>
    <w:p w:rsidR="00E84C30" w:rsidRPr="00AF5C92" w:rsidRDefault="00E84C30" w:rsidP="00CD0C97">
      <w:pPr>
        <w:numPr>
          <w:ilvl w:val="0"/>
          <w:numId w:val="25"/>
        </w:numPr>
        <w:rPr>
          <w:rFonts w:ascii="Verdana" w:hAnsi="Verdana"/>
          <w:bCs/>
          <w:sz w:val="20"/>
          <w:szCs w:val="20"/>
        </w:rPr>
      </w:pPr>
      <w:r w:rsidRPr="008643FB">
        <w:rPr>
          <w:bCs/>
          <w:sz w:val="22"/>
          <w:szCs w:val="22"/>
        </w:rPr>
        <w:t>Lokmayı yutarken</w:t>
      </w:r>
    </w:p>
    <w:p w:rsidR="00E84C30" w:rsidRPr="00E10167" w:rsidRDefault="00E84C30" w:rsidP="00CD0C97">
      <w:pPr>
        <w:pStyle w:val="ListParagraph"/>
        <w:tabs>
          <w:tab w:val="left" w:pos="1890"/>
        </w:tabs>
        <w:spacing w:after="200" w:line="276" w:lineRule="auto"/>
        <w:ind w:left="284"/>
        <w:rPr>
          <w:rFonts w:ascii="Verdana" w:hAnsi="Verdana"/>
          <w:bCs/>
          <w:sz w:val="20"/>
          <w:szCs w:val="20"/>
        </w:rPr>
      </w:pPr>
    </w:p>
    <w:p w:rsidR="00E84C30" w:rsidRPr="008643FB" w:rsidRDefault="00E84C30" w:rsidP="00CD0C97">
      <w:pPr>
        <w:jc w:val="both"/>
        <w:rPr>
          <w:sz w:val="22"/>
          <w:szCs w:val="22"/>
        </w:rPr>
      </w:pPr>
      <w:r>
        <w:rPr>
          <w:rFonts w:ascii="Comic Sans MS" w:hAnsi="Comic Sans MS" w:cs="Calibri"/>
          <w:b/>
          <w:color w:val="17365D"/>
          <w:sz w:val="20"/>
          <w:szCs w:val="20"/>
        </w:rPr>
        <w:t xml:space="preserve">  </w:t>
      </w:r>
      <w:r w:rsidRPr="008643FB">
        <w:rPr>
          <w:b/>
          <w:sz w:val="22"/>
          <w:szCs w:val="22"/>
        </w:rPr>
        <w:t>4)</w:t>
      </w:r>
      <w:r w:rsidRPr="008643FB">
        <w:rPr>
          <w:color w:val="17365D"/>
          <w:sz w:val="22"/>
          <w:szCs w:val="22"/>
        </w:rPr>
        <w:t xml:space="preserve"> </w:t>
      </w:r>
      <w:r w:rsidRPr="008643FB">
        <w:rPr>
          <w:sz w:val="22"/>
          <w:szCs w:val="22"/>
        </w:rPr>
        <w:t>25 N’ luk bir dinamometreyle aşağıdaki kuvvetlerden hangisi ölçülürse dinamometre esneklik özelliğini kaybeder?</w:t>
      </w:r>
    </w:p>
    <w:p w:rsidR="00E84C30" w:rsidRPr="008643FB" w:rsidRDefault="00E84C30" w:rsidP="00CD0C97">
      <w:pPr>
        <w:jc w:val="both"/>
        <w:rPr>
          <w:sz w:val="22"/>
          <w:szCs w:val="22"/>
        </w:rPr>
      </w:pPr>
    </w:p>
    <w:p w:rsidR="00E84C30" w:rsidRPr="008643FB" w:rsidRDefault="00E84C30" w:rsidP="00CD0C9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8643FB">
        <w:rPr>
          <w:b/>
          <w:sz w:val="22"/>
          <w:szCs w:val="22"/>
        </w:rPr>
        <w:t>A)</w:t>
      </w:r>
      <w:r w:rsidRPr="008643FB">
        <w:rPr>
          <w:sz w:val="22"/>
          <w:szCs w:val="22"/>
        </w:rPr>
        <w:t xml:space="preserve"> 10</w:t>
      </w:r>
      <w:r w:rsidRPr="008643FB">
        <w:rPr>
          <w:sz w:val="22"/>
          <w:szCs w:val="22"/>
        </w:rPr>
        <w:tab/>
        <w:t xml:space="preserve">       </w:t>
      </w:r>
      <w:r w:rsidRPr="008643FB">
        <w:rPr>
          <w:b/>
          <w:sz w:val="22"/>
          <w:szCs w:val="22"/>
        </w:rPr>
        <w:t>B)</w:t>
      </w:r>
      <w:r w:rsidRPr="008643FB">
        <w:rPr>
          <w:sz w:val="22"/>
          <w:szCs w:val="22"/>
        </w:rPr>
        <w:t xml:space="preserve"> 15                 </w:t>
      </w:r>
      <w:r w:rsidRPr="008643FB">
        <w:rPr>
          <w:b/>
          <w:sz w:val="22"/>
          <w:szCs w:val="22"/>
        </w:rPr>
        <w:t>C)</w:t>
      </w:r>
      <w:r w:rsidRPr="008643FB">
        <w:rPr>
          <w:sz w:val="22"/>
          <w:szCs w:val="22"/>
        </w:rPr>
        <w:t xml:space="preserve"> 20</w:t>
      </w:r>
      <w:r w:rsidRPr="008643FB">
        <w:rPr>
          <w:sz w:val="22"/>
          <w:szCs w:val="22"/>
        </w:rPr>
        <w:tab/>
      </w:r>
      <w:r w:rsidRPr="008643FB">
        <w:rPr>
          <w:sz w:val="22"/>
          <w:szCs w:val="22"/>
        </w:rPr>
        <w:tab/>
      </w:r>
      <w:r w:rsidRPr="008643FB">
        <w:rPr>
          <w:b/>
          <w:sz w:val="22"/>
          <w:szCs w:val="22"/>
        </w:rPr>
        <w:t>D)</w:t>
      </w:r>
      <w:r w:rsidRPr="008643FB">
        <w:rPr>
          <w:sz w:val="22"/>
          <w:szCs w:val="22"/>
        </w:rPr>
        <w:t xml:space="preserve"> 30</w:t>
      </w:r>
    </w:p>
    <w:p w:rsidR="00E84C30" w:rsidRPr="008643FB" w:rsidRDefault="00E84C30" w:rsidP="00CD0C97">
      <w:pPr>
        <w:ind w:left="180"/>
        <w:rPr>
          <w:color w:val="17365D"/>
          <w:sz w:val="22"/>
          <w:szCs w:val="22"/>
        </w:rPr>
      </w:pPr>
    </w:p>
    <w:p w:rsidR="00E84C30" w:rsidRPr="008643FB" w:rsidRDefault="00E84C30" w:rsidP="00C4037E">
      <w:pPr>
        <w:rPr>
          <w:sz w:val="22"/>
          <w:szCs w:val="22"/>
        </w:rPr>
      </w:pPr>
      <w:r>
        <w:rPr>
          <w:rFonts w:ascii="Comic Sans MS" w:hAnsi="Comic Sans MS" w:cs="Calibri"/>
          <w:b/>
          <w:color w:val="17365D"/>
          <w:sz w:val="20"/>
          <w:szCs w:val="20"/>
        </w:rPr>
        <w:t xml:space="preserve">  </w:t>
      </w:r>
      <w:r w:rsidRPr="008643FB">
        <w:rPr>
          <w:b/>
          <w:sz w:val="22"/>
          <w:szCs w:val="22"/>
        </w:rPr>
        <w:t>5)</w:t>
      </w:r>
      <w:r>
        <w:rPr>
          <w:rFonts w:ascii="Comic Sans MS" w:hAnsi="Comic Sans MS" w:cs="Calibri"/>
          <w:b/>
          <w:color w:val="17365D"/>
          <w:sz w:val="20"/>
          <w:szCs w:val="20"/>
        </w:rPr>
        <w:t xml:space="preserve"> </w:t>
      </w:r>
      <w:r w:rsidRPr="008643FB">
        <w:rPr>
          <w:sz w:val="22"/>
          <w:szCs w:val="22"/>
        </w:rPr>
        <w:t xml:space="preserve">İnsanda </w:t>
      </w:r>
      <w:r w:rsidRPr="008643FB">
        <w:rPr>
          <w:b/>
          <w:sz w:val="22"/>
          <w:szCs w:val="22"/>
          <w:u w:val="single"/>
        </w:rPr>
        <w:t>boşaltım sisteminin temel görevi</w:t>
      </w:r>
      <w:r w:rsidRPr="008643FB">
        <w:rPr>
          <w:sz w:val="22"/>
          <w:szCs w:val="22"/>
          <w:u w:val="single"/>
        </w:rPr>
        <w:t xml:space="preserve"> </w:t>
      </w:r>
      <w:r w:rsidRPr="008643FB">
        <w:rPr>
          <w:sz w:val="22"/>
          <w:szCs w:val="22"/>
        </w:rPr>
        <w:t>hangi</w:t>
      </w:r>
      <w:r w:rsidRPr="008643FB">
        <w:rPr>
          <w:sz w:val="22"/>
          <w:szCs w:val="22"/>
          <w:u w:val="single"/>
        </w:rPr>
        <w:t xml:space="preserve"> </w:t>
      </w:r>
      <w:r w:rsidRPr="008643FB">
        <w:rPr>
          <w:sz w:val="22"/>
          <w:szCs w:val="22"/>
        </w:rPr>
        <w:t>seçenekte verilmiştir?</w:t>
      </w:r>
    </w:p>
    <w:p w:rsidR="00E84C30" w:rsidRPr="00C4037E" w:rsidRDefault="00E84C30" w:rsidP="00C4037E">
      <w:pPr>
        <w:rPr>
          <w:rFonts w:ascii="Comic Sans MS" w:hAnsi="Comic Sans MS" w:cs="Arial"/>
          <w:sz w:val="18"/>
          <w:szCs w:val="18"/>
        </w:rPr>
      </w:pPr>
    </w:p>
    <w:p w:rsidR="00E84C30" w:rsidRPr="008643FB" w:rsidRDefault="00E84C30" w:rsidP="00C4037E">
      <w:pPr>
        <w:numPr>
          <w:ilvl w:val="0"/>
          <w:numId w:val="27"/>
        </w:numPr>
        <w:tabs>
          <w:tab w:val="num" w:pos="1980"/>
        </w:tabs>
        <w:rPr>
          <w:sz w:val="22"/>
          <w:szCs w:val="22"/>
        </w:rPr>
      </w:pPr>
      <w:r w:rsidRPr="008643FB">
        <w:rPr>
          <w:sz w:val="22"/>
          <w:szCs w:val="22"/>
        </w:rPr>
        <w:t>Sindirim artıklarının dışarı atılmasını sağlamak</w:t>
      </w:r>
    </w:p>
    <w:p w:rsidR="00E84C30" w:rsidRPr="008643FB" w:rsidRDefault="00E84C30" w:rsidP="00C4037E">
      <w:pPr>
        <w:numPr>
          <w:ilvl w:val="0"/>
          <w:numId w:val="27"/>
        </w:numPr>
        <w:tabs>
          <w:tab w:val="num" w:pos="1980"/>
        </w:tabs>
        <w:rPr>
          <w:sz w:val="22"/>
          <w:szCs w:val="22"/>
        </w:rPr>
      </w:pPr>
      <w:r w:rsidRPr="008643FB">
        <w:rPr>
          <w:sz w:val="22"/>
          <w:szCs w:val="22"/>
        </w:rPr>
        <w:t>Hücrelere besin ve oksijen taşımak</w:t>
      </w:r>
    </w:p>
    <w:p w:rsidR="00E84C30" w:rsidRPr="008643FB" w:rsidRDefault="00E84C30" w:rsidP="00C4037E">
      <w:pPr>
        <w:numPr>
          <w:ilvl w:val="0"/>
          <w:numId w:val="27"/>
        </w:numPr>
        <w:tabs>
          <w:tab w:val="num" w:pos="1980"/>
        </w:tabs>
        <w:rPr>
          <w:sz w:val="22"/>
          <w:szCs w:val="22"/>
        </w:rPr>
      </w:pPr>
      <w:r w:rsidRPr="008643FB">
        <w:rPr>
          <w:sz w:val="22"/>
          <w:szCs w:val="22"/>
        </w:rPr>
        <w:t>Kandaki zararlıları süzerek vücuttan atmak</w:t>
      </w:r>
    </w:p>
    <w:p w:rsidR="00E84C30" w:rsidRPr="008643FB" w:rsidRDefault="00E84C30" w:rsidP="00C4037E">
      <w:pPr>
        <w:pStyle w:val="ListParagraph"/>
        <w:numPr>
          <w:ilvl w:val="0"/>
          <w:numId w:val="27"/>
        </w:numPr>
        <w:rPr>
          <w:b/>
          <w:color w:val="17365D"/>
          <w:sz w:val="22"/>
          <w:szCs w:val="22"/>
        </w:rPr>
      </w:pPr>
      <w:r w:rsidRPr="008643FB">
        <w:rPr>
          <w:sz w:val="22"/>
          <w:szCs w:val="22"/>
        </w:rPr>
        <w:t xml:space="preserve"> Vücudun su dengesini sağlamak</w:t>
      </w:r>
    </w:p>
    <w:p w:rsidR="00E84C30" w:rsidRDefault="00E84C30" w:rsidP="00C4037E">
      <w:pPr>
        <w:rPr>
          <w:rFonts w:ascii="Comic Sans MS" w:hAnsi="Comic Sans MS" w:cs="Calibri"/>
          <w:b/>
          <w:color w:val="17365D"/>
          <w:sz w:val="20"/>
          <w:szCs w:val="20"/>
        </w:rPr>
      </w:pPr>
    </w:p>
    <w:p w:rsidR="00E84C30" w:rsidRDefault="00E84C30" w:rsidP="00CA6219">
      <w:pPr>
        <w:rPr>
          <w:rFonts w:ascii="Comic Sans MS" w:hAnsi="Comic Sans MS" w:cs="Calibri"/>
          <w:b/>
          <w:color w:val="17365D"/>
          <w:sz w:val="20"/>
          <w:szCs w:val="20"/>
        </w:rPr>
      </w:pPr>
      <w:r>
        <w:rPr>
          <w:rFonts w:ascii="Comic Sans MS" w:hAnsi="Comic Sans MS" w:cs="Calibri"/>
          <w:b/>
          <w:color w:val="17365D"/>
          <w:sz w:val="20"/>
          <w:szCs w:val="20"/>
        </w:rPr>
        <w:t xml:space="preserve"> </w:t>
      </w:r>
    </w:p>
    <w:p w:rsidR="00E84C30" w:rsidRPr="008643FB" w:rsidRDefault="00E84C30" w:rsidP="00CA6219">
      <w:pPr>
        <w:rPr>
          <w:sz w:val="22"/>
          <w:szCs w:val="22"/>
        </w:rPr>
      </w:pPr>
      <w:r>
        <w:rPr>
          <w:rFonts w:ascii="Comic Sans MS" w:hAnsi="Comic Sans MS" w:cs="Calibri"/>
          <w:b/>
          <w:color w:val="17365D"/>
          <w:sz w:val="20"/>
          <w:szCs w:val="20"/>
        </w:rPr>
        <w:t xml:space="preserve">  </w:t>
      </w:r>
      <w:r w:rsidRPr="008643FB">
        <w:rPr>
          <w:b/>
          <w:sz w:val="22"/>
          <w:szCs w:val="22"/>
        </w:rPr>
        <w:t>6)</w:t>
      </w:r>
      <w:r>
        <w:rPr>
          <w:rFonts w:ascii="Comic Sans MS" w:hAnsi="Comic Sans MS" w:cs="Calibri"/>
          <w:b/>
          <w:color w:val="17365D"/>
          <w:sz w:val="20"/>
          <w:szCs w:val="20"/>
        </w:rPr>
        <w:t xml:space="preserve"> </w:t>
      </w:r>
      <w:r w:rsidRPr="008643FB">
        <w:rPr>
          <w:sz w:val="22"/>
          <w:szCs w:val="22"/>
        </w:rPr>
        <w:t>Cis</w:t>
      </w:r>
      <w:r>
        <w:rPr>
          <w:sz w:val="22"/>
          <w:szCs w:val="22"/>
        </w:rPr>
        <w:t>me</w:t>
      </w:r>
      <w:r w:rsidRPr="008643FB">
        <w:rPr>
          <w:b/>
          <w:sz w:val="22"/>
          <w:szCs w:val="22"/>
        </w:rPr>
        <w:t xml:space="preserve"> </w:t>
      </w:r>
      <w:r w:rsidRPr="008643FB">
        <w:rPr>
          <w:sz w:val="22"/>
          <w:szCs w:val="22"/>
        </w:rPr>
        <w:t xml:space="preserve">temas etmediği halde </w:t>
      </w:r>
      <w:r w:rsidRPr="008643FB">
        <w:rPr>
          <w:b/>
          <w:sz w:val="22"/>
          <w:szCs w:val="22"/>
          <w:u w:val="single"/>
        </w:rPr>
        <w:t>bütün maddeleri etkileyen kuvvetin adı nedir?</w:t>
      </w:r>
    </w:p>
    <w:p w:rsidR="00E84C30" w:rsidRDefault="00E84C30" w:rsidP="00CA6219">
      <w:pPr>
        <w:rPr>
          <w:b/>
          <w:sz w:val="22"/>
          <w:szCs w:val="22"/>
        </w:rPr>
      </w:pPr>
      <w:r w:rsidRPr="008643FB">
        <w:rPr>
          <w:b/>
          <w:sz w:val="22"/>
          <w:szCs w:val="22"/>
        </w:rPr>
        <w:t xml:space="preserve">   </w:t>
      </w:r>
    </w:p>
    <w:p w:rsidR="00E84C30" w:rsidRPr="008643FB" w:rsidRDefault="00E84C30" w:rsidP="00CA6219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643FB">
        <w:rPr>
          <w:b/>
          <w:sz w:val="22"/>
          <w:szCs w:val="22"/>
        </w:rPr>
        <w:t xml:space="preserve"> A)</w:t>
      </w:r>
      <w:r w:rsidRPr="008643FB">
        <w:rPr>
          <w:sz w:val="22"/>
          <w:szCs w:val="22"/>
        </w:rPr>
        <w:t xml:space="preserve"> rüzgâr direnci                    </w:t>
      </w:r>
      <w:r>
        <w:rPr>
          <w:sz w:val="22"/>
          <w:szCs w:val="22"/>
        </w:rPr>
        <w:t xml:space="preserve">       </w:t>
      </w:r>
      <w:r w:rsidRPr="008643FB">
        <w:rPr>
          <w:sz w:val="22"/>
          <w:szCs w:val="22"/>
        </w:rPr>
        <w:t xml:space="preserve"> </w:t>
      </w:r>
      <w:r w:rsidRPr="008643FB">
        <w:rPr>
          <w:b/>
          <w:sz w:val="22"/>
          <w:szCs w:val="22"/>
        </w:rPr>
        <w:t>B)</w:t>
      </w:r>
      <w:r w:rsidRPr="008643FB">
        <w:rPr>
          <w:sz w:val="22"/>
          <w:szCs w:val="22"/>
        </w:rPr>
        <w:t xml:space="preserve"> manyetik kuvvet</w:t>
      </w:r>
    </w:p>
    <w:p w:rsidR="00E84C30" w:rsidRDefault="00E84C30" w:rsidP="00AD2EB9">
      <w:pPr>
        <w:rPr>
          <w:sz w:val="22"/>
          <w:szCs w:val="22"/>
        </w:rPr>
      </w:pPr>
      <w:r w:rsidRPr="008643FB">
        <w:rPr>
          <w:b/>
          <w:sz w:val="22"/>
          <w:szCs w:val="22"/>
        </w:rPr>
        <w:t xml:space="preserve">    C)</w:t>
      </w:r>
      <w:r w:rsidRPr="008643FB">
        <w:rPr>
          <w:sz w:val="22"/>
          <w:szCs w:val="22"/>
        </w:rPr>
        <w:t xml:space="preserve"> yer çekimi</w:t>
      </w:r>
      <w:r w:rsidRPr="008643FB">
        <w:rPr>
          <w:sz w:val="22"/>
          <w:szCs w:val="22"/>
        </w:rPr>
        <w:tab/>
      </w:r>
      <w:r w:rsidRPr="008643FB">
        <w:rPr>
          <w:sz w:val="22"/>
          <w:szCs w:val="22"/>
        </w:rPr>
        <w:tab/>
        <w:t xml:space="preserve">        </w:t>
      </w:r>
      <w:r w:rsidRPr="008643FB">
        <w:rPr>
          <w:b/>
          <w:sz w:val="22"/>
          <w:szCs w:val="22"/>
        </w:rPr>
        <w:t>D)</w:t>
      </w:r>
      <w:r w:rsidRPr="008643FB">
        <w:rPr>
          <w:sz w:val="22"/>
          <w:szCs w:val="22"/>
        </w:rPr>
        <w:t xml:space="preserve"> itme kuvveti</w:t>
      </w:r>
    </w:p>
    <w:p w:rsidR="00E84C30" w:rsidRPr="008643FB" w:rsidRDefault="00E84C30" w:rsidP="00AD2EB9">
      <w:pPr>
        <w:rPr>
          <w:sz w:val="22"/>
          <w:szCs w:val="22"/>
        </w:rPr>
      </w:pPr>
    </w:p>
    <w:p w:rsidR="00E84C30" w:rsidRDefault="00E84C30" w:rsidP="00885E6C">
      <w:pPr>
        <w:jc w:val="both"/>
        <w:rPr>
          <w:b/>
          <w:sz w:val="22"/>
          <w:szCs w:val="22"/>
        </w:rPr>
      </w:pPr>
      <w:r>
        <w:rPr>
          <w:rFonts w:ascii="Comic Sans MS" w:hAnsi="Comic Sans MS" w:cs="Calibri"/>
          <w:b/>
          <w:color w:val="17365D"/>
          <w:sz w:val="18"/>
          <w:szCs w:val="18"/>
        </w:rPr>
        <w:t xml:space="preserve">  </w:t>
      </w:r>
      <w:r w:rsidRPr="00AD2EB9">
        <w:rPr>
          <w:b/>
          <w:sz w:val="22"/>
          <w:szCs w:val="22"/>
        </w:rPr>
        <w:t>7)</w:t>
      </w:r>
      <w:r>
        <w:rPr>
          <w:sz w:val="22"/>
          <w:szCs w:val="22"/>
        </w:rPr>
        <w:t xml:space="preserve"> </w:t>
      </w:r>
      <w:r w:rsidRPr="00885E6C">
        <w:rPr>
          <w:sz w:val="22"/>
          <w:szCs w:val="22"/>
        </w:rPr>
        <w:t>Kuvvetlerle ilgili olarak aşağıda verilen ifadelerden hangisi</w:t>
      </w:r>
      <w:r w:rsidRPr="00885E6C">
        <w:rPr>
          <w:b/>
          <w:sz w:val="22"/>
          <w:szCs w:val="22"/>
        </w:rPr>
        <w:t xml:space="preserve"> </w:t>
      </w:r>
      <w:r w:rsidRPr="00885E6C">
        <w:rPr>
          <w:b/>
          <w:sz w:val="22"/>
          <w:szCs w:val="22"/>
          <w:u w:val="single"/>
        </w:rPr>
        <w:t>yanlıştır</w:t>
      </w:r>
      <w:r w:rsidRPr="00885E6C">
        <w:rPr>
          <w:b/>
          <w:sz w:val="22"/>
          <w:szCs w:val="22"/>
        </w:rPr>
        <w:t>?</w:t>
      </w:r>
    </w:p>
    <w:p w:rsidR="00E84C30" w:rsidRPr="00885E6C" w:rsidRDefault="00E84C30" w:rsidP="00885E6C">
      <w:pPr>
        <w:jc w:val="both"/>
        <w:rPr>
          <w:b/>
          <w:sz w:val="22"/>
          <w:szCs w:val="22"/>
        </w:rPr>
      </w:pPr>
    </w:p>
    <w:p w:rsidR="00E84C30" w:rsidRPr="00885E6C" w:rsidRDefault="00E84C30" w:rsidP="00885E6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885E6C">
        <w:rPr>
          <w:b/>
          <w:sz w:val="22"/>
          <w:szCs w:val="22"/>
        </w:rPr>
        <w:t>A)</w:t>
      </w:r>
      <w:r w:rsidRPr="00885E6C">
        <w:rPr>
          <w:sz w:val="22"/>
          <w:szCs w:val="22"/>
        </w:rPr>
        <w:t xml:space="preserve"> Cisimleri harekete geçirebilir.</w:t>
      </w:r>
    </w:p>
    <w:p w:rsidR="00E84C30" w:rsidRPr="00885E6C" w:rsidRDefault="00E84C30" w:rsidP="00885E6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885E6C">
        <w:rPr>
          <w:b/>
          <w:sz w:val="22"/>
          <w:szCs w:val="22"/>
        </w:rPr>
        <w:t>B)</w:t>
      </w:r>
      <w:r w:rsidRPr="00885E6C">
        <w:rPr>
          <w:sz w:val="22"/>
          <w:szCs w:val="22"/>
        </w:rPr>
        <w:t xml:space="preserve"> İtme veya çekme etkisi olabilir.</w:t>
      </w:r>
    </w:p>
    <w:p w:rsidR="00E84C30" w:rsidRPr="00885E6C" w:rsidRDefault="00E84C30" w:rsidP="00885E6C">
      <w:pPr>
        <w:rPr>
          <w:sz w:val="22"/>
          <w:szCs w:val="22"/>
        </w:rPr>
      </w:pPr>
      <w:r>
        <w:rPr>
          <w:noProof/>
        </w:rPr>
        <w:pict>
          <v:shape id="Resim 131" o:spid="_x0000_s1047" type="#_x0000_t75" style="position:absolute;margin-left:28.5pt;margin-top:215.3pt;width:70.25pt;height:134.45pt;z-index:251656192;visibility:visible;mso-position-vertical-relative:margin">
            <v:imagedata r:id="rId12" o:title=""/>
            <w10:wrap type="square" anchory="margin"/>
          </v:shape>
        </w:pict>
      </w:r>
      <w:r>
        <w:rPr>
          <w:b/>
          <w:sz w:val="22"/>
          <w:szCs w:val="22"/>
        </w:rPr>
        <w:t xml:space="preserve">           </w:t>
      </w:r>
      <w:r w:rsidRPr="00885E6C">
        <w:rPr>
          <w:b/>
          <w:sz w:val="22"/>
          <w:szCs w:val="22"/>
        </w:rPr>
        <w:t>C)</w:t>
      </w:r>
      <w:r w:rsidRPr="00885E6C">
        <w:rPr>
          <w:sz w:val="22"/>
          <w:szCs w:val="22"/>
        </w:rPr>
        <w:t xml:space="preserve"> Cisimlerin şeklini değiştirebilir.</w:t>
      </w:r>
    </w:p>
    <w:p w:rsidR="00E84C30" w:rsidRPr="00885E6C" w:rsidRDefault="00E84C30" w:rsidP="00885E6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885E6C">
        <w:rPr>
          <w:b/>
          <w:sz w:val="22"/>
          <w:szCs w:val="22"/>
        </w:rPr>
        <w:t>D)</w:t>
      </w:r>
      <w:r w:rsidRPr="00885E6C">
        <w:rPr>
          <w:sz w:val="22"/>
          <w:szCs w:val="22"/>
        </w:rPr>
        <w:t xml:space="preserve"> Cisimlerin miktarını arttırabilir.</w:t>
      </w:r>
    </w:p>
    <w:p w:rsidR="00E84C30" w:rsidRDefault="00E84C30" w:rsidP="008643FB">
      <w:pPr>
        <w:rPr>
          <w:sz w:val="22"/>
          <w:szCs w:val="22"/>
        </w:rPr>
      </w:pPr>
    </w:p>
    <w:p w:rsidR="00E84C30" w:rsidRDefault="00E84C30" w:rsidP="008643FB">
      <w:pPr>
        <w:rPr>
          <w:sz w:val="22"/>
          <w:szCs w:val="22"/>
        </w:rPr>
      </w:pPr>
    </w:p>
    <w:p w:rsidR="00E84C30" w:rsidRPr="00E85316" w:rsidRDefault="00E84C30" w:rsidP="008643FB">
      <w:pPr>
        <w:rPr>
          <w:sz w:val="22"/>
          <w:szCs w:val="22"/>
        </w:rPr>
      </w:pPr>
      <w:r w:rsidRPr="00E85316">
        <w:rPr>
          <w:b/>
          <w:sz w:val="22"/>
          <w:szCs w:val="22"/>
        </w:rPr>
        <w:t xml:space="preserve"> 8)</w:t>
      </w:r>
      <w:r>
        <w:rPr>
          <w:sz w:val="22"/>
          <w:szCs w:val="22"/>
        </w:rPr>
        <w:t xml:space="preserve"> </w:t>
      </w:r>
      <w:r w:rsidRPr="00AD2EB9">
        <w:rPr>
          <w:sz w:val="22"/>
          <w:szCs w:val="22"/>
        </w:rPr>
        <w:t>Bir dinamometrenin uzaması ucuna asılan cismin ağırlı</w:t>
      </w:r>
      <w:r>
        <w:rPr>
          <w:sz w:val="22"/>
          <w:szCs w:val="22"/>
        </w:rPr>
        <w:t>ğı</w:t>
      </w:r>
      <w:r w:rsidRPr="00AD2EB9">
        <w:rPr>
          <w:sz w:val="22"/>
          <w:szCs w:val="22"/>
        </w:rPr>
        <w:t xml:space="preserve"> ile doğru orantı</w:t>
      </w:r>
      <w:r>
        <w:rPr>
          <w:sz w:val="22"/>
          <w:szCs w:val="22"/>
        </w:rPr>
        <w:t>lıdır. Cismin ağırlığı ne kadar</w:t>
      </w:r>
      <w:r w:rsidRPr="00AD2EB9">
        <w:rPr>
          <w:sz w:val="22"/>
          <w:szCs w:val="22"/>
        </w:rPr>
        <w:t xml:space="preserve">fazla ise dinamometre o   kadar fazla uzar. </w:t>
      </w:r>
    </w:p>
    <w:p w:rsidR="00E84C30" w:rsidRDefault="00E84C30" w:rsidP="00E85316">
      <w:pPr>
        <w:rPr>
          <w:sz w:val="22"/>
          <w:szCs w:val="22"/>
        </w:rPr>
      </w:pPr>
      <w:r>
        <w:rPr>
          <w:sz w:val="22"/>
          <w:szCs w:val="22"/>
        </w:rPr>
        <w:t>Yandaki şekilde Kve</w:t>
      </w:r>
      <w:r w:rsidRPr="00AD2EB9">
        <w:rPr>
          <w:sz w:val="22"/>
          <w:szCs w:val="22"/>
        </w:rPr>
        <w:t xml:space="preserve">L </w:t>
      </w:r>
      <w:r>
        <w:rPr>
          <w:sz w:val="22"/>
          <w:szCs w:val="22"/>
        </w:rPr>
        <w:t xml:space="preserve">cisminin </w:t>
      </w:r>
      <w:r w:rsidRPr="00AD2EB9">
        <w:rPr>
          <w:sz w:val="22"/>
          <w:szCs w:val="22"/>
        </w:rPr>
        <w:t>asılı olduğu özdeş dinamometreler dengededir.</w:t>
      </w:r>
      <w:r>
        <w:rPr>
          <w:noProof/>
          <w:sz w:val="22"/>
          <w:szCs w:val="22"/>
        </w:rPr>
        <w:t xml:space="preserve"> </w:t>
      </w:r>
      <w:r w:rsidRPr="00885E6C">
        <w:rPr>
          <w:b/>
          <w:sz w:val="22"/>
          <w:szCs w:val="22"/>
        </w:rPr>
        <w:t>K</w:t>
      </w:r>
      <w:r w:rsidRPr="00AD2EB9">
        <w:rPr>
          <w:sz w:val="22"/>
          <w:szCs w:val="22"/>
        </w:rPr>
        <w:t xml:space="preserve"> cisminin asılı olduğu </w:t>
      </w:r>
      <w:r>
        <w:rPr>
          <w:sz w:val="22"/>
          <w:szCs w:val="22"/>
        </w:rPr>
        <w:t xml:space="preserve">dinamometre </w:t>
      </w:r>
      <w:r w:rsidRPr="00885E6C">
        <w:rPr>
          <w:b/>
          <w:sz w:val="22"/>
          <w:szCs w:val="22"/>
        </w:rPr>
        <w:t>5 bölme</w:t>
      </w:r>
      <w:r>
        <w:rPr>
          <w:sz w:val="22"/>
          <w:szCs w:val="22"/>
        </w:rPr>
        <w:t xml:space="preserve">, </w:t>
      </w:r>
      <w:r w:rsidRPr="00885E6C">
        <w:rPr>
          <w:b/>
          <w:sz w:val="22"/>
          <w:szCs w:val="22"/>
        </w:rPr>
        <w:t>L</w:t>
      </w:r>
      <w:r>
        <w:rPr>
          <w:sz w:val="22"/>
          <w:szCs w:val="22"/>
        </w:rPr>
        <w:t xml:space="preserve"> cisminin,</w:t>
      </w:r>
      <w:r w:rsidRPr="00AD2EB9">
        <w:rPr>
          <w:sz w:val="22"/>
          <w:szCs w:val="22"/>
        </w:rPr>
        <w:t xml:space="preserve">asılı olduğu dinamometre </w:t>
      </w:r>
      <w:r w:rsidRPr="00885E6C">
        <w:rPr>
          <w:b/>
          <w:sz w:val="22"/>
          <w:szCs w:val="22"/>
        </w:rPr>
        <w:t>3 bölme</w:t>
      </w:r>
      <w:r w:rsidRPr="00AD2EB9">
        <w:rPr>
          <w:sz w:val="22"/>
          <w:szCs w:val="22"/>
        </w:rPr>
        <w:t xml:space="preserve"> uzamıştır.</w:t>
      </w:r>
    </w:p>
    <w:p w:rsidR="00E84C30" w:rsidRPr="00E85316" w:rsidRDefault="00E84C30" w:rsidP="00E85316">
      <w:pPr>
        <w:rPr>
          <w:sz w:val="22"/>
          <w:szCs w:val="22"/>
        </w:rPr>
      </w:pPr>
      <w:r w:rsidRPr="0051295D">
        <w:rPr>
          <w:rFonts w:ascii="Comic Sans MS" w:hAnsi="Comic Sans MS" w:cs="Arial"/>
          <w:b/>
          <w:sz w:val="18"/>
          <w:szCs w:val="18"/>
        </w:rPr>
        <w:t>K cisminin ağırlığı 100N olduğuna göre, L cisminin ağırlığı kaç N dur?</w:t>
      </w:r>
    </w:p>
    <w:p w:rsidR="00E84C30" w:rsidRPr="0051295D" w:rsidRDefault="00E84C30" w:rsidP="0051295D">
      <w:pPr>
        <w:rPr>
          <w:rFonts w:ascii="Comic Sans MS" w:hAnsi="Comic Sans MS" w:cs="Arial"/>
          <w:sz w:val="18"/>
          <w:szCs w:val="18"/>
        </w:rPr>
      </w:pPr>
    </w:p>
    <w:p w:rsidR="00E84C30" w:rsidRPr="00E85316" w:rsidRDefault="00E84C30" w:rsidP="0051295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E85316">
        <w:rPr>
          <w:b/>
          <w:sz w:val="22"/>
          <w:szCs w:val="22"/>
        </w:rPr>
        <w:t>A)</w:t>
      </w:r>
      <w:r w:rsidRPr="00E85316">
        <w:rPr>
          <w:sz w:val="22"/>
          <w:szCs w:val="22"/>
        </w:rPr>
        <w:t xml:space="preserve"> 30</w:t>
      </w:r>
      <w:r w:rsidRPr="00E85316">
        <w:rPr>
          <w:sz w:val="22"/>
          <w:szCs w:val="22"/>
        </w:rPr>
        <w:tab/>
      </w:r>
      <w:r w:rsidRPr="00E85316">
        <w:rPr>
          <w:b/>
          <w:sz w:val="22"/>
          <w:szCs w:val="22"/>
        </w:rPr>
        <w:t>B)</w:t>
      </w:r>
      <w:r w:rsidRPr="00E85316">
        <w:rPr>
          <w:sz w:val="22"/>
          <w:szCs w:val="22"/>
        </w:rPr>
        <w:t xml:space="preserve"> 40</w:t>
      </w:r>
      <w:r w:rsidRPr="00E85316">
        <w:rPr>
          <w:sz w:val="22"/>
          <w:szCs w:val="22"/>
        </w:rPr>
        <w:tab/>
      </w:r>
      <w:r>
        <w:rPr>
          <w:sz w:val="22"/>
          <w:szCs w:val="22"/>
        </w:rPr>
        <w:t xml:space="preserve">         </w:t>
      </w:r>
      <w:r w:rsidRPr="00E85316">
        <w:rPr>
          <w:b/>
          <w:sz w:val="22"/>
          <w:szCs w:val="22"/>
        </w:rPr>
        <w:t>C)</w:t>
      </w:r>
      <w:r w:rsidRPr="00E85316">
        <w:rPr>
          <w:sz w:val="22"/>
          <w:szCs w:val="22"/>
        </w:rPr>
        <w:t xml:space="preserve"> 50</w:t>
      </w:r>
      <w:r w:rsidRPr="00E85316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E85316">
        <w:rPr>
          <w:b/>
          <w:sz w:val="22"/>
          <w:szCs w:val="22"/>
        </w:rPr>
        <w:t>D)</w:t>
      </w:r>
      <w:r w:rsidRPr="00E85316">
        <w:rPr>
          <w:sz w:val="22"/>
          <w:szCs w:val="22"/>
        </w:rPr>
        <w:t xml:space="preserve"> 60</w:t>
      </w:r>
    </w:p>
    <w:p w:rsidR="00E84C30" w:rsidRDefault="00E84C30" w:rsidP="00885E6C">
      <w:pPr>
        <w:jc w:val="both"/>
        <w:rPr>
          <w:b/>
          <w:sz w:val="22"/>
          <w:szCs w:val="22"/>
        </w:rPr>
      </w:pPr>
    </w:p>
    <w:p w:rsidR="00E84C30" w:rsidRPr="00885E6C" w:rsidRDefault="00E84C30" w:rsidP="00885E6C">
      <w:pPr>
        <w:jc w:val="both"/>
        <w:rPr>
          <w:b/>
          <w:sz w:val="22"/>
          <w:szCs w:val="22"/>
        </w:rPr>
      </w:pPr>
      <w:r w:rsidRPr="00885E6C">
        <w:rPr>
          <w:b/>
          <w:sz w:val="22"/>
          <w:szCs w:val="22"/>
        </w:rPr>
        <w:t>9)</w:t>
      </w:r>
      <w:r>
        <w:rPr>
          <w:b/>
          <w:sz w:val="22"/>
          <w:szCs w:val="22"/>
        </w:rPr>
        <w:t xml:space="preserve"> </w:t>
      </w:r>
      <w:r w:rsidRPr="00885E6C">
        <w:rPr>
          <w:noProof/>
          <w:sz w:val="22"/>
          <w:szCs w:val="22"/>
        </w:rPr>
        <w:t>Aşağıda görseli verilen dinamometre ile hangi seçenekteki</w:t>
      </w:r>
      <w:r w:rsidRPr="00885E6C">
        <w:rPr>
          <w:b/>
          <w:noProof/>
          <w:sz w:val="22"/>
          <w:szCs w:val="22"/>
        </w:rPr>
        <w:t xml:space="preserve"> kuvvet ölçülemez?</w:t>
      </w:r>
      <w:r w:rsidRPr="00885E6C">
        <w:rPr>
          <w:noProof/>
          <w:sz w:val="22"/>
          <w:szCs w:val="22"/>
        </w:rPr>
        <w:t xml:space="preserve">   </w:t>
      </w:r>
    </w:p>
    <w:p w:rsidR="00E84C30" w:rsidRPr="00885E6C" w:rsidRDefault="00E84C30" w:rsidP="00885E6C">
      <w:pPr>
        <w:pStyle w:val="NoSpacing"/>
        <w:rPr>
          <w:rFonts w:ascii="Times New Roman" w:hAnsi="Times New Roman"/>
          <w:noProof/>
          <w:lang w:eastAsia="tr-TR"/>
        </w:rPr>
      </w:pPr>
      <w:r w:rsidRPr="00885E6C">
        <w:rPr>
          <w:rFonts w:ascii="Times New Roman" w:hAnsi="Times New Roman"/>
          <w:noProof/>
          <w:lang w:eastAsia="tr-TR"/>
        </w:rPr>
        <w:t xml:space="preserve">             </w:t>
      </w:r>
      <w:r w:rsidRPr="008B4022">
        <w:rPr>
          <w:rFonts w:ascii="Times New Roman" w:hAnsi="Times New Roman"/>
          <w:noProof/>
          <w:lang w:eastAsia="tr-TR"/>
        </w:rPr>
        <w:pict>
          <v:shape id="Resim 7" o:spid="_x0000_i1025" type="#_x0000_t75" style="width:128.25pt;height:99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">
            <v:imagedata r:id="rId13" o:title="" croptop="-639f" cropbottom="-908f" cropright="-128f"/>
            <o:lock v:ext="edit" aspectratio="f"/>
          </v:shape>
        </w:pict>
      </w:r>
    </w:p>
    <w:p w:rsidR="00E84C30" w:rsidRDefault="00E84C30" w:rsidP="00885E6C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</w:p>
    <w:p w:rsidR="00E84C30" w:rsidRPr="006B437B" w:rsidRDefault="00E84C30" w:rsidP="00885E6C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   </w:t>
      </w:r>
      <w:r w:rsidRPr="006B437B">
        <w:rPr>
          <w:rFonts w:ascii="Times New Roman" w:hAnsi="Times New Roman"/>
          <w:b/>
          <w:sz w:val="24"/>
          <w:szCs w:val="24"/>
        </w:rPr>
        <w:t>A)</w:t>
      </w:r>
      <w:r w:rsidRPr="006B437B">
        <w:rPr>
          <w:rFonts w:ascii="Times New Roman" w:hAnsi="Times New Roman"/>
          <w:sz w:val="24"/>
          <w:szCs w:val="24"/>
        </w:rPr>
        <w:t xml:space="preserve"> 20 N’ dan küçük kuvvetler</w:t>
      </w:r>
    </w:p>
    <w:p w:rsidR="00E84C30" w:rsidRPr="006B437B" w:rsidRDefault="00E84C30" w:rsidP="00885E6C">
      <w:pPr>
        <w:pStyle w:val="NoSpacing"/>
        <w:rPr>
          <w:rFonts w:ascii="Times New Roman" w:hAnsi="Times New Roman"/>
          <w:sz w:val="24"/>
          <w:szCs w:val="24"/>
        </w:rPr>
      </w:pPr>
      <w:r w:rsidRPr="006B437B">
        <w:rPr>
          <w:rFonts w:ascii="Times New Roman" w:hAnsi="Times New Roman"/>
          <w:b/>
          <w:sz w:val="24"/>
          <w:szCs w:val="24"/>
        </w:rPr>
        <w:t xml:space="preserve">      B)</w:t>
      </w:r>
      <w:r w:rsidRPr="006B437B">
        <w:rPr>
          <w:rFonts w:ascii="Times New Roman" w:hAnsi="Times New Roman"/>
          <w:sz w:val="24"/>
          <w:szCs w:val="24"/>
        </w:rPr>
        <w:t xml:space="preserve"> 30 N büyüklüğündeki kuvvet</w:t>
      </w:r>
    </w:p>
    <w:p w:rsidR="00E84C30" w:rsidRPr="006B437B" w:rsidRDefault="00E84C30" w:rsidP="00885E6C">
      <w:pPr>
        <w:pStyle w:val="NoSpacing"/>
        <w:rPr>
          <w:rFonts w:ascii="Times New Roman" w:hAnsi="Times New Roman"/>
          <w:sz w:val="24"/>
          <w:szCs w:val="24"/>
        </w:rPr>
      </w:pPr>
      <w:r w:rsidRPr="006B437B">
        <w:rPr>
          <w:rFonts w:ascii="Times New Roman" w:hAnsi="Times New Roman"/>
          <w:b/>
          <w:sz w:val="24"/>
          <w:szCs w:val="24"/>
        </w:rPr>
        <w:t xml:space="preserve">      C)</w:t>
      </w:r>
      <w:r w:rsidRPr="006B437B">
        <w:rPr>
          <w:rFonts w:ascii="Times New Roman" w:hAnsi="Times New Roman"/>
          <w:sz w:val="24"/>
          <w:szCs w:val="24"/>
        </w:rPr>
        <w:t xml:space="preserve"> Büyüklüğü 10 N ile 20 N arasındaki kuvvetler</w:t>
      </w:r>
    </w:p>
    <w:p w:rsidR="00E84C30" w:rsidRPr="006B437B" w:rsidRDefault="00E84C30" w:rsidP="00885E6C">
      <w:pPr>
        <w:pStyle w:val="NoSpacing"/>
        <w:rPr>
          <w:rFonts w:ascii="Times New Roman" w:hAnsi="Times New Roman"/>
          <w:sz w:val="24"/>
          <w:szCs w:val="24"/>
        </w:rPr>
      </w:pPr>
      <w:r w:rsidRPr="006B437B">
        <w:rPr>
          <w:rFonts w:ascii="Times New Roman" w:hAnsi="Times New Roman"/>
          <w:b/>
          <w:sz w:val="24"/>
          <w:szCs w:val="24"/>
        </w:rPr>
        <w:t xml:space="preserve">      D)</w:t>
      </w:r>
      <w:r w:rsidRPr="006B437B">
        <w:rPr>
          <w:rFonts w:ascii="Times New Roman" w:hAnsi="Times New Roman"/>
          <w:sz w:val="24"/>
          <w:szCs w:val="24"/>
        </w:rPr>
        <w:t xml:space="preserve"> 30 N’ dan büyük kuvvetler</w:t>
      </w:r>
    </w:p>
    <w:p w:rsidR="00E84C30" w:rsidRPr="006B437B" w:rsidRDefault="00E84C30" w:rsidP="002D5EAE">
      <w:pPr>
        <w:jc w:val="both"/>
        <w:rPr>
          <w:b/>
        </w:rPr>
      </w:pPr>
    </w:p>
    <w:p w:rsidR="00E84C30" w:rsidRDefault="00E84C30" w:rsidP="002D5EAE">
      <w:pPr>
        <w:jc w:val="both"/>
        <w:rPr>
          <w:b/>
          <w:sz w:val="20"/>
          <w:szCs w:val="20"/>
        </w:rPr>
      </w:pPr>
    </w:p>
    <w:p w:rsidR="00E84C30" w:rsidRPr="008A7733" w:rsidRDefault="00E84C30" w:rsidP="008A7733">
      <w:r w:rsidRPr="00075319">
        <w:rPr>
          <w:b/>
          <w:sz w:val="22"/>
          <w:szCs w:val="22"/>
        </w:rPr>
        <w:t>10)</w:t>
      </w:r>
      <w:r w:rsidRPr="006E137F">
        <w:rPr>
          <w:b/>
          <w:bCs/>
          <w:color w:val="000000"/>
        </w:rPr>
        <w:t xml:space="preserve"> </w:t>
      </w:r>
      <w:r w:rsidRPr="008A7733">
        <w:t xml:space="preserve">Böbrek rahatsızlığı olan bir kişiye hangisini </w:t>
      </w:r>
      <w:r w:rsidRPr="008A7733">
        <w:rPr>
          <w:b/>
          <w:u w:val="single"/>
        </w:rPr>
        <w:t>önermeliyiz</w:t>
      </w:r>
      <w:r w:rsidRPr="008A7733">
        <w:rPr>
          <w:b/>
        </w:rPr>
        <w:t>?</w:t>
      </w:r>
    </w:p>
    <w:p w:rsidR="00E84C30" w:rsidRPr="008A7733" w:rsidRDefault="00E84C30" w:rsidP="008A7733"/>
    <w:p w:rsidR="00E84C30" w:rsidRPr="008A7733" w:rsidRDefault="00E84C30" w:rsidP="008A7733">
      <w:r w:rsidRPr="008A7733">
        <w:rPr>
          <w:b/>
        </w:rPr>
        <w:t xml:space="preserve">   A) </w:t>
      </w:r>
      <w:r w:rsidRPr="008A7733">
        <w:t>Tuzlu besinler yemesini</w:t>
      </w:r>
    </w:p>
    <w:p w:rsidR="00E84C30" w:rsidRPr="008A7733" w:rsidRDefault="00E84C30" w:rsidP="008A7733">
      <w:r w:rsidRPr="008A7733">
        <w:rPr>
          <w:b/>
        </w:rPr>
        <w:t xml:space="preserve">   B) </w:t>
      </w:r>
      <w:r w:rsidRPr="008A7733">
        <w:t>Acılı besinler yemesini</w:t>
      </w:r>
    </w:p>
    <w:p w:rsidR="00E84C30" w:rsidRPr="008A7733" w:rsidRDefault="00E84C30" w:rsidP="008A7733">
      <w:r w:rsidRPr="008A7733">
        <w:rPr>
          <w:b/>
        </w:rPr>
        <w:t xml:space="preserve">   C) </w:t>
      </w:r>
      <w:r w:rsidRPr="008A7733">
        <w:t>Alkol kullanmasını</w:t>
      </w:r>
    </w:p>
    <w:p w:rsidR="00E84C30" w:rsidRPr="008A7733" w:rsidRDefault="00E84C30" w:rsidP="008A7733">
      <w:pPr>
        <w:pStyle w:val="Gvdemetni0"/>
        <w:shd w:val="clear" w:color="auto" w:fill="auto"/>
        <w:tabs>
          <w:tab w:val="left" w:pos="797"/>
        </w:tabs>
        <w:spacing w:after="0" w:line="269" w:lineRule="exact"/>
        <w:ind w:right="40" w:firstLine="0"/>
        <w:rPr>
          <w:rFonts w:ascii="Times New Roman" w:hAnsi="Times New Roman" w:cs="Times New Roman"/>
          <w:sz w:val="24"/>
          <w:szCs w:val="24"/>
        </w:rPr>
      </w:pPr>
      <w:r w:rsidRPr="008A7733">
        <w:rPr>
          <w:rFonts w:ascii="Times New Roman" w:hAnsi="Times New Roman" w:cs="Times New Roman"/>
          <w:b/>
          <w:sz w:val="24"/>
          <w:szCs w:val="24"/>
        </w:rPr>
        <w:t xml:space="preserve">   D) </w:t>
      </w:r>
      <w:r w:rsidRPr="008A7733">
        <w:rPr>
          <w:rFonts w:ascii="Times New Roman" w:hAnsi="Times New Roman" w:cs="Times New Roman"/>
          <w:sz w:val="24"/>
          <w:szCs w:val="24"/>
        </w:rPr>
        <w:t>Bol su içmesini</w:t>
      </w:r>
    </w:p>
    <w:p w:rsidR="00E84C30" w:rsidRDefault="00E84C30" w:rsidP="00075319">
      <w:pPr>
        <w:pStyle w:val="NoSpacing"/>
        <w:rPr>
          <w:b/>
        </w:rPr>
      </w:pPr>
    </w:p>
    <w:p w:rsidR="00E84C30" w:rsidRDefault="00E84C30" w:rsidP="00075319">
      <w:pPr>
        <w:pStyle w:val="NoSpacing"/>
        <w:rPr>
          <w:b/>
        </w:rPr>
      </w:pPr>
      <w:r>
        <w:rPr>
          <w:b/>
        </w:rPr>
        <w:t xml:space="preserve"> </w:t>
      </w:r>
    </w:p>
    <w:p w:rsidR="00E84C30" w:rsidRDefault="00E84C30" w:rsidP="00075319">
      <w:pPr>
        <w:pStyle w:val="NoSpacing"/>
        <w:rPr>
          <w:b/>
        </w:rPr>
      </w:pPr>
      <w:r>
        <w:rPr>
          <w:b/>
        </w:rPr>
        <w:t xml:space="preserve">   </w:t>
      </w:r>
    </w:p>
    <w:p w:rsidR="00E84C30" w:rsidRPr="00075319" w:rsidRDefault="00E84C30" w:rsidP="00075319">
      <w:pPr>
        <w:pStyle w:val="NoSpacing"/>
        <w:rPr>
          <w:rFonts w:ascii="Times New Roman" w:hAnsi="Times New Roman"/>
        </w:rPr>
      </w:pPr>
      <w:r>
        <w:rPr>
          <w:b/>
        </w:rPr>
        <w:t xml:space="preserve">   </w:t>
      </w:r>
      <w:r w:rsidRPr="00075319">
        <w:rPr>
          <w:b/>
        </w:rPr>
        <w:t>11</w:t>
      </w:r>
      <w:r w:rsidRPr="00075319">
        <w:rPr>
          <w:rFonts w:ascii="Times New Roman" w:hAnsi="Times New Roman"/>
          <w:b/>
        </w:rPr>
        <w:t xml:space="preserve">) </w:t>
      </w:r>
      <w:r w:rsidRPr="00075319">
        <w:rPr>
          <w:rFonts w:ascii="Times New Roman" w:hAnsi="Times New Roman"/>
        </w:rPr>
        <w:t>Diş</w:t>
      </w:r>
      <w:r w:rsidRPr="00075319">
        <w:rPr>
          <w:rFonts w:ascii="Times New Roman" w:hAnsi="Times New Roman"/>
          <w:b/>
        </w:rPr>
        <w:t xml:space="preserve"> </w:t>
      </w:r>
      <w:r w:rsidRPr="00075319">
        <w:rPr>
          <w:rFonts w:ascii="Times New Roman" w:hAnsi="Times New Roman"/>
        </w:rPr>
        <w:t>sağlığı için aşağıdakilerden hangisi</w:t>
      </w:r>
      <w:r w:rsidRPr="00075319">
        <w:rPr>
          <w:rFonts w:ascii="Times New Roman" w:hAnsi="Times New Roman"/>
          <w:b/>
        </w:rPr>
        <w:t xml:space="preserve"> </w:t>
      </w:r>
      <w:r w:rsidRPr="00075319">
        <w:rPr>
          <w:rFonts w:ascii="Times New Roman" w:hAnsi="Times New Roman"/>
          <w:b/>
          <w:u w:val="single"/>
        </w:rPr>
        <w:t>yapılmamalıdır</w:t>
      </w:r>
      <w:r w:rsidRPr="00075319">
        <w:rPr>
          <w:rFonts w:ascii="Times New Roman" w:hAnsi="Times New Roman"/>
        </w:rPr>
        <w:t xml:space="preserve">?   </w:t>
      </w:r>
    </w:p>
    <w:p w:rsidR="00E84C30" w:rsidRDefault="00E84C30" w:rsidP="00075319">
      <w:pPr>
        <w:pStyle w:val="NoSpacing"/>
        <w:rPr>
          <w:rFonts w:ascii="Times New Roman" w:hAnsi="Times New Roman"/>
          <w:b/>
        </w:rPr>
      </w:pPr>
    </w:p>
    <w:p w:rsidR="00E84C30" w:rsidRPr="00075319" w:rsidRDefault="00E84C30" w:rsidP="0007531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</w:t>
      </w:r>
      <w:r w:rsidRPr="00075319">
        <w:rPr>
          <w:rFonts w:ascii="Times New Roman" w:hAnsi="Times New Roman"/>
          <w:b/>
        </w:rPr>
        <w:t>A)</w:t>
      </w:r>
      <w:r w:rsidRPr="00075319">
        <w:rPr>
          <w:rFonts w:ascii="Times New Roman" w:hAnsi="Times New Roman"/>
        </w:rPr>
        <w:t xml:space="preserve"> Günde iki kez, iki dakika fırçalamalıyız.</w:t>
      </w:r>
    </w:p>
    <w:p w:rsidR="00E84C30" w:rsidRPr="00075319" w:rsidRDefault="00E84C30" w:rsidP="0007531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</w:t>
      </w:r>
      <w:r w:rsidRPr="00075319">
        <w:rPr>
          <w:rFonts w:ascii="Times New Roman" w:hAnsi="Times New Roman"/>
          <w:b/>
        </w:rPr>
        <w:t>B)</w:t>
      </w:r>
      <w:r w:rsidRPr="00075319">
        <w:rPr>
          <w:rFonts w:ascii="Times New Roman" w:hAnsi="Times New Roman"/>
        </w:rPr>
        <w:t xml:space="preserve"> Fındık, ceviz gibi sert kabuklu yiyecekleri dişimizle kırmalıyız.</w:t>
      </w:r>
    </w:p>
    <w:p w:rsidR="00E84C30" w:rsidRPr="00075319" w:rsidRDefault="00E84C30" w:rsidP="0007531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</w:t>
      </w:r>
      <w:r w:rsidRPr="00075319">
        <w:rPr>
          <w:rFonts w:ascii="Times New Roman" w:hAnsi="Times New Roman"/>
          <w:b/>
        </w:rPr>
        <w:t>C)</w:t>
      </w:r>
      <w:r w:rsidRPr="00075319">
        <w:rPr>
          <w:rFonts w:ascii="Times New Roman" w:hAnsi="Times New Roman"/>
        </w:rPr>
        <w:t xml:space="preserve"> Elma, havuç gibi yiyecekleri dişimizle kopararak yemeliyiz.</w:t>
      </w:r>
    </w:p>
    <w:p w:rsidR="00E84C30" w:rsidRPr="00075319" w:rsidRDefault="00E84C30" w:rsidP="0007531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</w:t>
      </w:r>
      <w:r w:rsidRPr="00075319">
        <w:rPr>
          <w:rFonts w:ascii="Times New Roman" w:hAnsi="Times New Roman"/>
          <w:b/>
        </w:rPr>
        <w:t>D)</w:t>
      </w:r>
      <w:r w:rsidRPr="00075319">
        <w:rPr>
          <w:rFonts w:ascii="Times New Roman" w:hAnsi="Times New Roman"/>
        </w:rPr>
        <w:t xml:space="preserve"> Mineralleri ve A, C, D vitaminlerini almalıyız.</w:t>
      </w:r>
    </w:p>
    <w:p w:rsidR="00E84C30" w:rsidRDefault="00E84C30" w:rsidP="002D5EAE">
      <w:pPr>
        <w:jc w:val="both"/>
        <w:rPr>
          <w:b/>
          <w:sz w:val="20"/>
          <w:szCs w:val="20"/>
        </w:rPr>
      </w:pPr>
    </w:p>
    <w:p w:rsidR="00E84C30" w:rsidRDefault="00E84C30" w:rsidP="002D5EAE">
      <w:pPr>
        <w:jc w:val="both"/>
        <w:rPr>
          <w:b/>
          <w:sz w:val="20"/>
          <w:szCs w:val="20"/>
        </w:rPr>
      </w:pPr>
      <w:r>
        <w:rPr>
          <w:noProof/>
        </w:rPr>
        <w:pict>
          <v:group id="_x0000_s1048" style="position:absolute;left:0;text-align:left;margin-left:6.7pt;margin-top:8.15pt;width:263.55pt;height:32.9pt;z-index:251657216" coordorigin="562,1969" coordsize="5271,600">
            <v:roundrect id="_x0000_s1049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9" inset=".5mm,.3mm,.5mm,.3mm">
                <w:txbxContent>
                  <w:p w:rsidR="00E84C30" w:rsidRDefault="00E84C30" w:rsidP="00B07393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E84C30" w:rsidRPr="009E62B9" w:rsidRDefault="00E84C30" w:rsidP="00B07393">
                    <w:pPr>
                      <w:ind w:left="180"/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</w:pPr>
                    <w:r w:rsidRPr="009E62B9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Aşağıdaki  soruları cevaplayınız.</w:t>
                    </w:r>
                    <w:r w:rsidRPr="009E62B9"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E84C30" w:rsidRPr="00624906" w:rsidRDefault="00E84C30" w:rsidP="00B07393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</w:txbxContent>
              </v:textbox>
            </v:roundrect>
            <v:roundrect id="_x0000_s105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0" inset=".5mm,.3mm,.5mm,.3mm">
                <w:txbxContent>
                  <w:p w:rsidR="00E84C30" w:rsidRPr="00624906" w:rsidRDefault="00E84C30" w:rsidP="00B07393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E84C30" w:rsidRPr="00CF7BB5" w:rsidRDefault="00E84C30" w:rsidP="00B07393">
                    <w:pPr>
                      <w:jc w:val="center"/>
                      <w:rPr>
                        <w:color w:val="9BBB59"/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_x0000_s105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1" inset=".5mm,.3mm,.5mm,.3mm">
                <w:txbxContent>
                  <w:p w:rsidR="00E84C30" w:rsidRDefault="00E84C30" w:rsidP="00B07393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20</w:t>
                    </w:r>
                  </w:p>
                  <w:p w:rsidR="00E84C30" w:rsidRPr="00654F77" w:rsidRDefault="00E84C30" w:rsidP="00B07393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84C30" w:rsidRDefault="00E84C30" w:rsidP="002D5EAE">
      <w:pPr>
        <w:jc w:val="both"/>
        <w:rPr>
          <w:b/>
          <w:sz w:val="20"/>
          <w:szCs w:val="20"/>
        </w:rPr>
      </w:pPr>
    </w:p>
    <w:p w:rsidR="00E84C30" w:rsidRDefault="00E84C30" w:rsidP="002D5EAE">
      <w:pPr>
        <w:jc w:val="both"/>
        <w:rPr>
          <w:b/>
          <w:sz w:val="20"/>
          <w:szCs w:val="20"/>
        </w:rPr>
      </w:pPr>
    </w:p>
    <w:p w:rsidR="00E84C30" w:rsidRDefault="00E84C30" w:rsidP="002D5EAE">
      <w:pPr>
        <w:jc w:val="both"/>
        <w:rPr>
          <w:b/>
          <w:sz w:val="20"/>
          <w:szCs w:val="20"/>
        </w:rPr>
      </w:pPr>
    </w:p>
    <w:p w:rsidR="00E84C30" w:rsidRPr="00075319" w:rsidRDefault="00E84C30" w:rsidP="002D5EAE">
      <w:pPr>
        <w:jc w:val="both"/>
        <w:rPr>
          <w:sz w:val="22"/>
          <w:szCs w:val="22"/>
        </w:rPr>
      </w:pPr>
      <w:r>
        <w:rPr>
          <w:b/>
          <w:sz w:val="20"/>
          <w:szCs w:val="20"/>
        </w:rPr>
        <w:t xml:space="preserve">     </w:t>
      </w:r>
      <w:r w:rsidRPr="00075319">
        <w:rPr>
          <w:sz w:val="22"/>
          <w:szCs w:val="22"/>
        </w:rPr>
        <w:t>Dinamometreye asılmış A, B, C cisimlerinin</w:t>
      </w:r>
    </w:p>
    <w:p w:rsidR="00E84C30" w:rsidRPr="00075319" w:rsidRDefault="00E84C30" w:rsidP="002D5EAE">
      <w:pPr>
        <w:jc w:val="both"/>
        <w:rPr>
          <w:sz w:val="22"/>
          <w:szCs w:val="22"/>
        </w:rPr>
      </w:pPr>
      <w:r w:rsidRPr="00075319">
        <w:rPr>
          <w:sz w:val="22"/>
          <w:szCs w:val="22"/>
        </w:rPr>
        <w:t xml:space="preserve"> </w:t>
      </w:r>
      <w:r>
        <w:rPr>
          <w:noProof/>
        </w:rPr>
        <w:pict>
          <v:group id="_x0000_s1052" editas="canvas" style="position:absolute;left:0;text-align:left;margin-left:-6.5pt;margin-top:3.5pt;width:234pt;height:170.85pt;z-index:251654144;mso-position-horizontal-relative:text;mso-position-vertical-relative:text" coordorigin="3323,9772" coordsize="8259,6310">
            <o:lock v:ext="edit" aspectratio="t"/>
            <v:shape id="_x0000_s1053" type="#_x0000_t75" style="position:absolute;left:3323;top:9772;width:8259;height:6310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9253;top:15307;width:847;height:664">
              <v:textbox style="mso-next-textbox:#_x0000_s1054">
                <w:txbxContent>
                  <w:p w:rsidR="00E84C30" w:rsidRPr="00D557C1" w:rsidRDefault="00E84C30" w:rsidP="002D5EA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  <w:r w:rsidRPr="00D557C1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55" type="#_x0000_t202" style="position:absolute;left:4594;top:10653;width:1058;height:3988" fillcolor="yellow">
              <v:textbox style="mso-next-textbox:#_x0000_s1055">
                <w:txbxContent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5N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10N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15N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20N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25N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30N</w:t>
                    </w:r>
                  </w:p>
                  <w:p w:rsidR="00E84C30" w:rsidRPr="000E3F3F" w:rsidRDefault="00E84C30" w:rsidP="002D5EA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ab/>
                    </w:r>
                  </w:p>
                </w:txbxContent>
              </v:textbox>
            </v:shape>
            <v:line id="_x0000_s1056" style="position:absolute" from="4594,10986" to="4595,15306"/>
            <v:line id="_x0000_s1057" style="position:absolute" from="9888,10986" to="9889,15306"/>
            <v:line id="_x0000_s1058" style="position:absolute" from="4382,10986" to="4594,10986"/>
            <v:line id="_x0000_s1059" style="position:absolute" from="4382,11650" to="4594,11651"/>
            <v:line id="_x0000_s1060" style="position:absolute" from="4382,12315" to="4594,12316"/>
            <v:line id="_x0000_s1061" style="position:absolute;flip:y" from="4382,12980" to="4594,12981"/>
            <v:line id="_x0000_s1062" style="position:absolute" from="4382,13644" to="4594,13645"/>
            <v:line id="_x0000_s1063" style="position:absolute" from="4382,14309" to="4594,14309"/>
            <v:line id="_x0000_s1064" style="position:absolute" from="7135,10986" to="7137,15306"/>
            <v:line id="_x0000_s1065" style="position:absolute" from="6711,10986" to="7135,10987"/>
            <v:line id="_x0000_s1066" style="position:absolute;flip:y" from="6711,11650" to="7135,11651"/>
            <v:line id="_x0000_s1067" style="position:absolute" from="6711,12315" to="7135,12316"/>
            <v:line id="_x0000_s1068" style="position:absolute" from="6711,12980" to="7135,12981"/>
            <v:line id="_x0000_s1069" style="position:absolute" from="6711,13644" to="7135,13645"/>
            <v:line id="_x0000_s1070" style="position:absolute" from="6711,14309" to="7135,14310"/>
            <v:line id="_x0000_s1071" style="position:absolute" from="9464,10986" to="9888,10986"/>
            <v:line id="_x0000_s1072" style="position:absolute" from="9464,11650" to="9888,11651"/>
            <v:line id="_x0000_s1073" style="position:absolute" from="9464,12315" to="9888,12315"/>
            <v:line id="_x0000_s1074" style="position:absolute" from="9464,12980" to="9888,12981"/>
            <v:line id="_x0000_s1075" style="position:absolute" from="9464,13644" to="9888,13645"/>
            <v:line id="_x0000_s1076" style="position:absolute" from="9464,14309" to="9888,14309"/>
            <v:shape id="_x0000_s1077" type="#_x0000_t202" style="position:absolute;left:7135;top:10624;width:1059;height:3988" fillcolor="yellow">
              <v:textbox style="mso-next-textbox:#_x0000_s1077">
                <w:txbxContent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2N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4N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6N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8N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10N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12N</w:t>
                    </w:r>
                  </w:p>
                </w:txbxContent>
              </v:textbox>
            </v:shape>
            <v:line id="_x0000_s1078" style="position:absolute;flip:x" from="4170,14662" to="5652,14662"/>
            <v:shape id="_x0000_s1079" type="#_x0000_t202" style="position:absolute;left:9888;top:10653;width:1059;height:3988" fillcolor="yellow">
              <v:textbox style="mso-next-textbox:#_x0000_s1079">
                <w:txbxContent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1N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2N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3N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4N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5N</w:t>
                    </w: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E84C30" w:rsidRPr="00A04CBA" w:rsidRDefault="00E84C30" w:rsidP="002D5EAE">
                    <w:pPr>
                      <w:rPr>
                        <w:b/>
                        <w:sz w:val="16"/>
                        <w:szCs w:val="16"/>
                      </w:rPr>
                    </w:pPr>
                    <w:r w:rsidRPr="00A04CBA">
                      <w:rPr>
                        <w:b/>
                        <w:sz w:val="16"/>
                        <w:szCs w:val="16"/>
                      </w:rPr>
                      <w:t>6N</w:t>
                    </w:r>
                  </w:p>
                </w:txbxContent>
              </v:textbox>
            </v:shape>
            <v:line id="_x0000_s1080" style="position:absolute" from="4276,12950" to="4805,12980"/>
            <v:line id="_x0000_s1081" style="position:absolute" from="4276,12950" to="4277,15277" strokeweight="1pt"/>
            <v:line id="_x0000_s1082" style="position:absolute" from="6288,11652" to="7347,11654" strokeweight="1pt"/>
            <v:line id="_x0000_s1083" style="position:absolute" from="6815,11707" to="6817,15031" strokeweight="1pt"/>
            <v:line id="_x0000_s1084" style="position:absolute" from="9676,11621" to="10100,11671"/>
            <v:line id="_x0000_s1085" style="position:absolute" from="9676,11621" to="9677,15277" strokeweight="1pt"/>
            <v:rect id="_x0000_s1086" style="position:absolute;left:3958;top:15031;width:847;height:608"/>
            <v:rect id="_x0000_s1087" style="position:absolute;left:9253;top:15307;width:847;height:664"/>
            <v:shape id="_x0000_s1088" type="#_x0000_t202" style="position:absolute;left:3958;top:14974;width:847;height:776" fillcolor="#cff">
              <v:textbox style="mso-next-textbox:#_x0000_s1088">
                <w:txbxContent>
                  <w:p w:rsidR="00E84C30" w:rsidRPr="00A04CBA" w:rsidRDefault="00E84C30" w:rsidP="002D5EAE">
                    <w:pPr>
                      <w:rPr>
                        <w:rFonts w:ascii="Comic Sans MS" w:hAnsi="Comic Sans MS" w:cs="Tahoma"/>
                        <w:sz w:val="20"/>
                      </w:rPr>
                    </w:pPr>
                    <w:r w:rsidRPr="00A04CBA">
                      <w:rPr>
                        <w:rFonts w:ascii="Comic Sans MS" w:hAnsi="Comic Sans MS" w:cs="Tahoma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89" type="#_x0000_t202" style="position:absolute;left:6290;top:15031;width:847;height:776" fillcolor="#cff">
              <v:textbox style="mso-next-textbox:#_x0000_s1089">
                <w:txbxContent>
                  <w:p w:rsidR="00E84C30" w:rsidRPr="00A04CBA" w:rsidRDefault="00E84C30" w:rsidP="002D5EAE">
                    <w:pPr>
                      <w:rPr>
                        <w:rFonts w:ascii="Comic Sans MS" w:hAnsi="Comic Sans MS"/>
                        <w:sz w:val="20"/>
                      </w:rPr>
                    </w:pPr>
                    <w:r w:rsidRPr="00A04CBA">
                      <w:rPr>
                        <w:rFonts w:ascii="Comic Sans MS" w:hAnsi="Comic Sans MS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90" type="#_x0000_t202" style="position:absolute;left:9253;top:15306;width:847;height:776" fillcolor="#cff">
              <v:textbox style="mso-next-textbox:#_x0000_s1090">
                <w:txbxContent>
                  <w:p w:rsidR="00E84C30" w:rsidRPr="00A04CBA" w:rsidRDefault="00E84C30" w:rsidP="002D5EAE">
                    <w:pPr>
                      <w:rPr>
                        <w:rFonts w:ascii="Comic Sans MS" w:hAnsi="Comic Sans MS"/>
                        <w:sz w:val="20"/>
                      </w:rPr>
                    </w:pPr>
                    <w:r w:rsidRPr="00A04CBA">
                      <w:rPr>
                        <w:rFonts w:ascii="Comic Sans MS" w:hAnsi="Comic Sans MS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91" type="#_x0000_t202" style="position:absolute;left:4594;top:10105;width:635;height:665" filled="f" stroked="f">
              <v:textbox style="mso-next-textbox:#_x0000_s1091" inset=".5mm,0,.5mm,0">
                <w:txbxContent>
                  <w:p w:rsidR="00E84C30" w:rsidRPr="00A04CBA" w:rsidRDefault="00E84C30" w:rsidP="002D5EAE">
                    <w:pPr>
                      <w:jc w:val="right"/>
                      <w:rPr>
                        <w:rFonts w:ascii="Comic Sans MS" w:hAnsi="Comic Sans MS" w:cs="Tahoma"/>
                        <w:sz w:val="20"/>
                      </w:rPr>
                    </w:pPr>
                    <w:r w:rsidRPr="00A04CBA">
                      <w:rPr>
                        <w:rFonts w:ascii="Comic Sans MS" w:hAnsi="Comic Sans MS" w:cs="Tahoma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092" type="#_x0000_t202" style="position:absolute;left:7135;top:9772;width:635;height:665" filled="f" stroked="f">
              <v:textbox style="mso-next-textbox:#_x0000_s1092" inset=".5mm,0,.5mm,0">
                <w:txbxContent>
                  <w:p w:rsidR="00E84C30" w:rsidRPr="00A04CBA" w:rsidRDefault="00E84C30" w:rsidP="002D5EAE">
                    <w:pPr>
                      <w:jc w:val="right"/>
                      <w:rPr>
                        <w:rFonts w:ascii="Comic Sans MS" w:hAnsi="Comic Sans MS" w:cs="Tahoma"/>
                        <w:sz w:val="20"/>
                      </w:rPr>
                    </w:pPr>
                    <w:r>
                      <w:rPr>
                        <w:rFonts w:ascii="Comic Sans MS" w:hAnsi="Comic Sans MS" w:cs="Tahoma"/>
                        <w:sz w:val="20"/>
                      </w:rPr>
                      <w:t>Y</w:t>
                    </w:r>
                  </w:p>
                  <w:p w:rsidR="00E84C30" w:rsidRDefault="00E84C30" w:rsidP="002D5EAE"/>
                </w:txbxContent>
              </v:textbox>
            </v:shape>
            <v:shape id="_x0000_s1093" type="#_x0000_t202" style="position:absolute;left:9676;top:10105;width:636;height:665" filled="f" stroked="f">
              <v:textbox style="mso-next-textbox:#_x0000_s1093" inset=".5mm,0,.5mm,0">
                <w:txbxContent>
                  <w:p w:rsidR="00E84C30" w:rsidRPr="00A04CBA" w:rsidRDefault="00E84C30" w:rsidP="002D5EAE">
                    <w:pPr>
                      <w:jc w:val="right"/>
                      <w:rPr>
                        <w:rFonts w:ascii="Comic Sans MS" w:hAnsi="Comic Sans MS" w:cs="Tahoma"/>
                        <w:sz w:val="20"/>
                      </w:rPr>
                    </w:pPr>
                    <w:r>
                      <w:rPr>
                        <w:rFonts w:ascii="Comic Sans MS" w:hAnsi="Comic Sans MS" w:cs="Tahoma"/>
                        <w:sz w:val="20"/>
                      </w:rPr>
                      <w:t>Z</w:t>
                    </w:r>
                  </w:p>
                </w:txbxContent>
              </v:textbox>
            </v:shape>
          </v:group>
        </w:pict>
      </w: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Pr="002564EA" w:rsidRDefault="00E84C30" w:rsidP="002D5EAE">
      <w:pPr>
        <w:rPr>
          <w:sz w:val="20"/>
          <w:szCs w:val="20"/>
        </w:rPr>
      </w:pPr>
    </w:p>
    <w:p w:rsidR="00E84C30" w:rsidRDefault="00E84C30" w:rsidP="00225216">
      <w:pPr>
        <w:rPr>
          <w:rFonts w:ascii="Comic Sans MS" w:hAnsi="Comic Sans MS"/>
          <w:b/>
          <w:sz w:val="18"/>
          <w:szCs w:val="18"/>
        </w:rPr>
      </w:pPr>
    </w:p>
    <w:p w:rsidR="00E84C30" w:rsidRPr="00075319" w:rsidRDefault="00E84C30" w:rsidP="00225216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075319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A, B, C cisimlerini kuvvet değerlerini yazınız. ( </w:t>
      </w:r>
      <w:r w:rsidRPr="00075319">
        <w:rPr>
          <w:sz w:val="22"/>
          <w:szCs w:val="22"/>
        </w:rPr>
        <w:t>9 puan)</w:t>
      </w:r>
    </w:p>
    <w:p w:rsidR="00E84C30" w:rsidRPr="00075319" w:rsidRDefault="00E84C30" w:rsidP="002D5EAE">
      <w:pPr>
        <w:rPr>
          <w:sz w:val="22"/>
          <w:szCs w:val="22"/>
        </w:rPr>
      </w:pPr>
    </w:p>
    <w:p w:rsidR="00E84C30" w:rsidRPr="00075319" w:rsidRDefault="00E84C30" w:rsidP="002D5EAE">
      <w:pPr>
        <w:rPr>
          <w:sz w:val="22"/>
          <w:szCs w:val="22"/>
        </w:rPr>
      </w:pPr>
      <w:r w:rsidRPr="00075319">
        <w:rPr>
          <w:sz w:val="22"/>
          <w:szCs w:val="22"/>
        </w:rPr>
        <w:t xml:space="preserve">     A=</w:t>
      </w:r>
      <w:r w:rsidRPr="00075319">
        <w:rPr>
          <w:sz w:val="22"/>
          <w:szCs w:val="22"/>
        </w:rPr>
        <w:tab/>
      </w:r>
      <w:r w:rsidRPr="00075319">
        <w:rPr>
          <w:sz w:val="22"/>
          <w:szCs w:val="22"/>
        </w:rPr>
        <w:tab/>
        <w:t xml:space="preserve">             B=</w:t>
      </w:r>
      <w:r w:rsidRPr="00075319">
        <w:rPr>
          <w:sz w:val="22"/>
          <w:szCs w:val="22"/>
        </w:rPr>
        <w:tab/>
        <w:t xml:space="preserve">                 C=</w:t>
      </w:r>
    </w:p>
    <w:p w:rsidR="00E84C30" w:rsidRDefault="00E84C30" w:rsidP="002D5EAE">
      <w:pPr>
        <w:spacing w:after="120"/>
        <w:rPr>
          <w:b/>
          <w:sz w:val="22"/>
          <w:szCs w:val="22"/>
        </w:rPr>
      </w:pPr>
    </w:p>
    <w:p w:rsidR="00E84C30" w:rsidRPr="00075319" w:rsidRDefault="00E84C30" w:rsidP="002D5EAE">
      <w:pPr>
        <w:spacing w:after="120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075319">
        <w:rPr>
          <w:b/>
          <w:sz w:val="22"/>
          <w:szCs w:val="22"/>
        </w:rPr>
        <w:t>b)</w:t>
      </w:r>
      <w:r w:rsidRPr="00075319">
        <w:rPr>
          <w:sz w:val="22"/>
          <w:szCs w:val="22"/>
        </w:rPr>
        <w:t xml:space="preserve"> A,</w:t>
      </w:r>
      <w:r>
        <w:rPr>
          <w:sz w:val="22"/>
          <w:szCs w:val="22"/>
        </w:rPr>
        <w:t xml:space="preserve"> </w:t>
      </w:r>
      <w:r w:rsidRPr="00075319">
        <w:rPr>
          <w:sz w:val="22"/>
          <w:szCs w:val="22"/>
        </w:rPr>
        <w:t>B,</w:t>
      </w:r>
      <w:r>
        <w:rPr>
          <w:sz w:val="22"/>
          <w:szCs w:val="22"/>
        </w:rPr>
        <w:t xml:space="preserve"> </w:t>
      </w:r>
      <w:r w:rsidRPr="00075319">
        <w:rPr>
          <w:sz w:val="22"/>
          <w:szCs w:val="22"/>
        </w:rPr>
        <w:t>C cisimlerini b</w:t>
      </w:r>
      <w:r>
        <w:rPr>
          <w:sz w:val="22"/>
          <w:szCs w:val="22"/>
        </w:rPr>
        <w:t>üyükten küçüğe sıralayınız. (</w:t>
      </w:r>
      <w:r w:rsidRPr="00075319">
        <w:rPr>
          <w:sz w:val="22"/>
          <w:szCs w:val="22"/>
        </w:rPr>
        <w:t>3 puan)</w:t>
      </w:r>
    </w:p>
    <w:p w:rsidR="00E84C30" w:rsidRPr="00075319" w:rsidRDefault="00E84C30" w:rsidP="002D5EAE">
      <w:pPr>
        <w:rPr>
          <w:sz w:val="22"/>
          <w:szCs w:val="22"/>
        </w:rPr>
      </w:pPr>
    </w:p>
    <w:p w:rsidR="00E84C30" w:rsidRDefault="00E84C30" w:rsidP="002D5EAE">
      <w:pPr>
        <w:rPr>
          <w:b/>
          <w:sz w:val="22"/>
          <w:szCs w:val="22"/>
        </w:rPr>
      </w:pPr>
    </w:p>
    <w:p w:rsidR="00E84C30" w:rsidRDefault="00E84C30" w:rsidP="002D5EAE">
      <w:pPr>
        <w:rPr>
          <w:b/>
          <w:sz w:val="22"/>
          <w:szCs w:val="22"/>
        </w:rPr>
      </w:pPr>
    </w:p>
    <w:p w:rsidR="00E84C30" w:rsidRPr="00075319" w:rsidRDefault="00E84C30" w:rsidP="002D5EA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075319">
        <w:rPr>
          <w:b/>
          <w:sz w:val="22"/>
          <w:szCs w:val="22"/>
        </w:rPr>
        <w:t>c)</w:t>
      </w:r>
      <w:r w:rsidRPr="00075319">
        <w:rPr>
          <w:sz w:val="22"/>
          <w:szCs w:val="22"/>
        </w:rPr>
        <w:t xml:space="preserve"> En hassas dinamometre hangisidir?</w:t>
      </w:r>
      <w:r>
        <w:rPr>
          <w:sz w:val="22"/>
          <w:szCs w:val="22"/>
        </w:rPr>
        <w:t xml:space="preserve"> </w:t>
      </w:r>
      <w:r w:rsidRPr="00075319">
        <w:rPr>
          <w:sz w:val="22"/>
          <w:szCs w:val="22"/>
        </w:rPr>
        <w:t>(3 Puan)</w:t>
      </w:r>
    </w:p>
    <w:p w:rsidR="00E84C30" w:rsidRPr="00075319" w:rsidRDefault="00E84C30" w:rsidP="002D5EAE">
      <w:pPr>
        <w:rPr>
          <w:sz w:val="22"/>
          <w:szCs w:val="22"/>
        </w:rPr>
      </w:pPr>
    </w:p>
    <w:p w:rsidR="00E84C30" w:rsidRPr="00075319" w:rsidRDefault="00E84C30" w:rsidP="002D5EAE">
      <w:pPr>
        <w:rPr>
          <w:sz w:val="22"/>
          <w:szCs w:val="22"/>
        </w:rPr>
      </w:pPr>
    </w:p>
    <w:p w:rsidR="00E84C30" w:rsidRDefault="00E84C30" w:rsidP="002D5EAE">
      <w:pPr>
        <w:rPr>
          <w:b/>
          <w:sz w:val="22"/>
          <w:szCs w:val="22"/>
        </w:rPr>
      </w:pPr>
    </w:p>
    <w:p w:rsidR="00E84C30" w:rsidRPr="00075319" w:rsidRDefault="00E84C30" w:rsidP="002D5EA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075319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Pr="00075319">
        <w:rPr>
          <w:sz w:val="22"/>
          <w:szCs w:val="22"/>
        </w:rPr>
        <w:t>10 N ‘luk kuvvet hangi dinamometre ya da dinamometrelerle ölçülebilir?</w:t>
      </w:r>
      <w:r>
        <w:rPr>
          <w:sz w:val="22"/>
          <w:szCs w:val="22"/>
        </w:rPr>
        <w:t xml:space="preserve"> (2 </w:t>
      </w:r>
      <w:r w:rsidRPr="00075319">
        <w:rPr>
          <w:sz w:val="22"/>
          <w:szCs w:val="22"/>
        </w:rPr>
        <w:t>Puan)</w:t>
      </w:r>
    </w:p>
    <w:p w:rsidR="00E84C30" w:rsidRPr="00075319" w:rsidRDefault="00E84C30" w:rsidP="002D5EAE">
      <w:pPr>
        <w:rPr>
          <w:sz w:val="22"/>
          <w:szCs w:val="22"/>
        </w:rPr>
      </w:pPr>
    </w:p>
    <w:p w:rsidR="00E84C30" w:rsidRPr="00075319" w:rsidRDefault="00E84C30" w:rsidP="002D5EAE">
      <w:pPr>
        <w:rPr>
          <w:sz w:val="22"/>
          <w:szCs w:val="22"/>
        </w:rPr>
      </w:pPr>
    </w:p>
    <w:p w:rsidR="00E84C30" w:rsidRDefault="00E84C30" w:rsidP="002D5EAE">
      <w:pPr>
        <w:rPr>
          <w:b/>
          <w:sz w:val="22"/>
          <w:szCs w:val="22"/>
        </w:rPr>
      </w:pPr>
    </w:p>
    <w:p w:rsidR="00E84C30" w:rsidRPr="008A7733" w:rsidRDefault="00E84C30" w:rsidP="002D5EA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8A7733">
        <w:rPr>
          <w:b/>
          <w:sz w:val="22"/>
          <w:szCs w:val="22"/>
        </w:rPr>
        <w:t xml:space="preserve"> e) </w:t>
      </w:r>
      <w:r>
        <w:rPr>
          <w:sz w:val="22"/>
          <w:szCs w:val="22"/>
        </w:rPr>
        <w:t xml:space="preserve">En kalın yay </w:t>
      </w:r>
      <w:r w:rsidRPr="008A7733">
        <w:rPr>
          <w:sz w:val="22"/>
          <w:szCs w:val="22"/>
        </w:rPr>
        <w:t>hangi dinamometrede kullanılmıştır?(3P</w:t>
      </w:r>
      <w:r>
        <w:rPr>
          <w:sz w:val="22"/>
          <w:szCs w:val="22"/>
        </w:rPr>
        <w:t>uan</w:t>
      </w:r>
      <w:r w:rsidRPr="008A7733">
        <w:rPr>
          <w:sz w:val="22"/>
          <w:szCs w:val="22"/>
        </w:rPr>
        <w:t>)</w:t>
      </w:r>
    </w:p>
    <w:p w:rsidR="00E84C30" w:rsidRPr="007A48E6" w:rsidRDefault="00E84C30" w:rsidP="007A48E6">
      <w:pPr>
        <w:rPr>
          <w:color w:val="17365D"/>
          <w:sz w:val="22"/>
          <w:szCs w:val="22"/>
        </w:rPr>
      </w:pPr>
      <w:r>
        <w:rPr>
          <w:noProof/>
        </w:rPr>
        <w:pict>
          <v:shape id="_x0000_s1094" type="#_x0000_t75" alt="http://www.panelkirtasiye.com/ProductImages/116251/original/u171991-1.jpg" style="position:absolute;margin-left:369.35pt;margin-top:333.05pt;width:44.25pt;height:44.25pt;z-index:-251655168;visibility:visible">
            <v:imagedata r:id="rId7" o:title=""/>
          </v:shape>
        </w:pict>
      </w:r>
      <w:r>
        <w:rPr>
          <w:noProof/>
        </w:rPr>
        <w:pict>
          <v:shape id="_x0000_s1095" type="#_x0000_t75" alt="http://www.panelkirtasiye.com/ProductImages/116251/original/u171991-1.jpg" style="position:absolute;margin-left:369.35pt;margin-top:333.05pt;width:44.25pt;height:44.25pt;z-index:-251654144;visibility:visible">
            <v:imagedata r:id="rId7" o:title=""/>
          </v:shape>
        </w:pict>
      </w:r>
    </w:p>
    <w:p w:rsidR="00E84C30" w:rsidRDefault="00E84C30" w:rsidP="00C4037E">
      <w:pPr>
        <w:rPr>
          <w:b/>
          <w:sz w:val="22"/>
          <w:szCs w:val="22"/>
        </w:rPr>
      </w:pPr>
    </w:p>
    <w:p w:rsidR="00E84C30" w:rsidRDefault="00E84C30" w:rsidP="00C4037E">
      <w:pPr>
        <w:rPr>
          <w:b/>
          <w:sz w:val="22"/>
          <w:szCs w:val="22"/>
        </w:rPr>
      </w:pPr>
    </w:p>
    <w:p w:rsidR="00E84C30" w:rsidRDefault="00E84C30" w:rsidP="00C4037E">
      <w:pPr>
        <w:rPr>
          <w:b/>
          <w:sz w:val="22"/>
          <w:szCs w:val="22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6" type="#_x0000_t96" style="position:absolute;margin-left:138.95pt;margin-top:6.7pt;width:34.6pt;height:31.25pt;z-index:251665408"/>
        </w:pict>
      </w:r>
      <w:r>
        <w:rPr>
          <w:b/>
          <w:sz w:val="22"/>
          <w:szCs w:val="22"/>
        </w:rPr>
        <w:t xml:space="preserve">   BAŞARILAR!</w:t>
      </w:r>
    </w:p>
    <w:p w:rsidR="00E84C30" w:rsidRDefault="00E84C30" w:rsidP="007A48E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SİZE GÜVENİYORUM!</w:t>
      </w:r>
    </w:p>
    <w:p w:rsidR="00E84C30" w:rsidRDefault="00E84C30" w:rsidP="007A48E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SİZİ ÇOK SEVİYORUM! </w:t>
      </w:r>
    </w:p>
    <w:p w:rsidR="00E84C30" w:rsidRDefault="00E84C30" w:rsidP="007A48E6">
      <w:pPr>
        <w:rPr>
          <w:b/>
          <w:sz w:val="22"/>
          <w:szCs w:val="22"/>
        </w:rPr>
      </w:pPr>
    </w:p>
    <w:p w:rsidR="00E84C30" w:rsidRDefault="00E84C30" w:rsidP="00BB0B8A">
      <w:pPr>
        <w:jc w:val="center"/>
        <w:rPr>
          <w:b/>
          <w:sz w:val="22"/>
          <w:szCs w:val="22"/>
        </w:rPr>
      </w:pPr>
    </w:p>
    <w:p w:rsidR="00E84C30" w:rsidRPr="007A48E6" w:rsidRDefault="00E84C30" w:rsidP="007A48E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……………….</w:t>
      </w:r>
    </w:p>
    <w:p w:rsidR="00E84C30" w:rsidRPr="007A48E6" w:rsidRDefault="00E84C30" w:rsidP="007A48E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</w:t>
      </w:r>
      <w:r w:rsidRPr="007A48E6">
        <w:rPr>
          <w:b/>
          <w:sz w:val="22"/>
          <w:szCs w:val="22"/>
        </w:rPr>
        <w:t>F</w:t>
      </w:r>
      <w:r>
        <w:rPr>
          <w:noProof/>
        </w:rPr>
        <w:pict>
          <v:shape id="Resim 100" o:spid="_x0000_s1097" type="#_x0000_t75" style="position:absolute;margin-left:281.45pt;margin-top:409.9pt;width:258.65pt;height:345.7pt;z-index:251655168;visibility:visible;mso-position-horizontal-relative:text;mso-position-vertical-relative:text">
            <v:imagedata r:id="rId14" o:title=""/>
          </v:shape>
        </w:pict>
      </w:r>
      <w:r w:rsidRPr="007A48E6">
        <w:rPr>
          <w:b/>
          <w:sz w:val="22"/>
          <w:szCs w:val="22"/>
        </w:rPr>
        <w:t>EN BİLİMLERİ ÖĞRETMENİ</w:t>
      </w:r>
    </w:p>
    <w:sectPr w:rsidR="00E84C30" w:rsidRPr="007A48E6" w:rsidSect="00C4037E">
      <w:headerReference w:type="default" r:id="rId15"/>
      <w:pgSz w:w="11906" w:h="16838"/>
      <w:pgMar w:top="284" w:right="425" w:bottom="425" w:left="397" w:header="709" w:footer="709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C30" w:rsidRDefault="00E84C30" w:rsidP="00B61F53">
      <w:r>
        <w:separator/>
      </w:r>
    </w:p>
  </w:endnote>
  <w:endnote w:type="continuationSeparator" w:id="0">
    <w:p w:rsidR="00E84C30" w:rsidRDefault="00E84C30" w:rsidP="00B61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C30" w:rsidRDefault="00E84C30" w:rsidP="00B61F53">
      <w:r>
        <w:separator/>
      </w:r>
    </w:p>
  </w:footnote>
  <w:footnote w:type="continuationSeparator" w:id="0">
    <w:p w:rsidR="00E84C30" w:rsidRDefault="00E84C30" w:rsidP="00B61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Y="361"/>
      <w:tblW w:w="11062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</w:tblBorders>
      <w:tblLook w:val="01E0"/>
    </w:tblPr>
    <w:tblGrid>
      <w:gridCol w:w="10954"/>
    </w:tblGrid>
    <w:tr w:rsidR="00E84C30" w:rsidRPr="004D39BF" w:rsidTr="00AE58AC">
      <w:trPr>
        <w:trHeight w:val="843"/>
      </w:trPr>
      <w:tc>
        <w:tcPr>
          <w:tcW w:w="0" w:type="auto"/>
          <w:tcBorders>
            <w:top w:val="dashDotStroked" w:sz="24" w:space="0" w:color="auto"/>
            <w:bottom w:val="dashDotStroked" w:sz="24" w:space="0" w:color="auto"/>
          </w:tcBorders>
          <w:vAlign w:val="center"/>
        </w:tcPr>
        <w:p w:rsidR="00E84C30" w:rsidRPr="004D39BF" w:rsidRDefault="00E84C30" w:rsidP="00AE58AC">
          <w:pPr>
            <w:rPr>
              <w:rFonts w:ascii="Calibri" w:hAnsi="Calibri" w:cs="Arial"/>
            </w:rPr>
          </w:pPr>
          <w:r w:rsidRPr="004D39BF">
            <w:rPr>
              <w:rFonts w:ascii="Calibri" w:hAnsi="Calibri" w:cs="Arial"/>
              <w:sz w:val="22"/>
              <w:szCs w:val="22"/>
            </w:rPr>
            <w:t xml:space="preserve">Adı Soyadı:                                                       </w:t>
          </w:r>
          <w:r>
            <w:rPr>
              <w:rFonts w:ascii="Calibri" w:hAnsi="Calibri" w:cs="Arial"/>
              <w:sz w:val="22"/>
              <w:szCs w:val="22"/>
            </w:rPr>
            <w:t xml:space="preserve">     </w:t>
          </w:r>
          <w:r w:rsidRPr="004D39BF">
            <w:rPr>
              <w:rFonts w:ascii="Calibri" w:hAnsi="Calibri" w:cs="Arial"/>
              <w:sz w:val="22"/>
              <w:szCs w:val="22"/>
            </w:rPr>
            <w:t xml:space="preserve">  </w:t>
          </w:r>
        </w:p>
        <w:p w:rsidR="00E84C30" w:rsidRPr="004D39BF" w:rsidRDefault="00E84C30" w:rsidP="00383CB6">
          <w:pPr>
            <w:spacing w:line="276" w:lineRule="auto"/>
            <w:rPr>
              <w:rFonts w:ascii="Calibri" w:hAnsi="Calibri" w:cs="Arial"/>
              <w:b/>
            </w:rPr>
          </w:pPr>
          <w:r w:rsidRPr="00383CB6">
            <w:rPr>
              <w:rFonts w:ascii="Calibri" w:hAnsi="Calibri" w:cs="Arial"/>
              <w:sz w:val="22"/>
              <w:szCs w:val="22"/>
            </w:rPr>
            <w:t>Sınıf/No:</w:t>
          </w:r>
          <w:r>
            <w:rPr>
              <w:rFonts w:ascii="Calibri" w:hAnsi="Calibri" w:cs="Arial"/>
              <w:b/>
              <w:sz w:val="22"/>
              <w:szCs w:val="22"/>
            </w:rPr>
            <w:t xml:space="preserve">                                  201…-201…</w:t>
          </w:r>
          <w:r w:rsidRPr="004D39BF">
            <w:rPr>
              <w:rFonts w:ascii="Calibri" w:hAnsi="Calibri" w:cs="Arial"/>
              <w:b/>
              <w:sz w:val="22"/>
              <w:szCs w:val="22"/>
            </w:rPr>
            <w:t xml:space="preserve"> EĞİTİM ÖĞRETİM YILI </w:t>
          </w:r>
          <w:r>
            <w:rPr>
              <w:rFonts w:ascii="Calibri" w:hAnsi="Calibri" w:cs="Arial"/>
              <w:b/>
              <w:sz w:val="22"/>
              <w:szCs w:val="22"/>
            </w:rPr>
            <w:t>…………………..</w:t>
          </w:r>
          <w:r w:rsidRPr="004D39BF">
            <w:rPr>
              <w:rFonts w:ascii="Calibri" w:hAnsi="Calibri" w:cs="Arial"/>
              <w:b/>
              <w:sz w:val="22"/>
              <w:szCs w:val="22"/>
            </w:rPr>
            <w:t xml:space="preserve"> ORTAOKULU                </w:t>
          </w:r>
        </w:p>
        <w:p w:rsidR="00E84C30" w:rsidRPr="004D39BF" w:rsidRDefault="00E84C30" w:rsidP="00AE58AC">
          <w:pPr>
            <w:spacing w:line="276" w:lineRule="auto"/>
            <w:jc w:val="center"/>
            <w:rPr>
              <w:rFonts w:ascii="Calibri" w:hAnsi="Calibri" w:cs="Arial"/>
              <w:b/>
            </w:rPr>
          </w:pPr>
          <w:r>
            <w:rPr>
              <w:rFonts w:ascii="Calibri" w:hAnsi="Calibri" w:cs="Arial"/>
              <w:b/>
              <w:sz w:val="22"/>
              <w:szCs w:val="22"/>
            </w:rPr>
            <w:t>5/A-B SINIFLARI</w:t>
          </w:r>
          <w:r w:rsidRPr="004D39BF">
            <w:rPr>
              <w:rFonts w:ascii="Calibri" w:hAnsi="Calibri" w:cs="Arial"/>
              <w:b/>
              <w:sz w:val="22"/>
              <w:szCs w:val="22"/>
            </w:rPr>
            <w:t xml:space="preserve"> FEN BİLİMLERİ DERSİ 1. DÖNEM 2.YAZILI SINAVI</w:t>
          </w:r>
        </w:p>
      </w:tc>
    </w:tr>
  </w:tbl>
  <w:p w:rsidR="00E84C30" w:rsidRPr="004D39BF" w:rsidRDefault="00E84C30">
    <w:pPr>
      <w:pStyle w:val="Header"/>
      <w:rPr>
        <w:rFonts w:ascii="Calibri" w:hAnsi="Calibri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469"/>
    <w:multiLevelType w:val="hybridMultilevel"/>
    <w:tmpl w:val="5BBEDE7A"/>
    <w:lvl w:ilvl="0" w:tplc="6A92DC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D20B26"/>
    <w:multiLevelType w:val="hybridMultilevel"/>
    <w:tmpl w:val="E092CC88"/>
    <w:lvl w:ilvl="0" w:tplc="DAC42A5A">
      <w:start w:val="1"/>
      <w:numFmt w:val="bullet"/>
      <w:lvlText w:val=""/>
      <w:lvlJc w:val="left"/>
      <w:pPr>
        <w:ind w:left="502" w:hanging="360"/>
      </w:pPr>
      <w:rPr>
        <w:rFonts w:ascii="Wingdings" w:hAnsi="Wingdings" w:hint="default"/>
        <w:b/>
        <w:i w:val="0"/>
        <w:color w:val="FF0000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24E29"/>
    <w:multiLevelType w:val="hybridMultilevel"/>
    <w:tmpl w:val="2B9C532E"/>
    <w:lvl w:ilvl="0" w:tplc="702821E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>
    <w:nsid w:val="16AE5842"/>
    <w:multiLevelType w:val="hybridMultilevel"/>
    <w:tmpl w:val="B1C6ADE4"/>
    <w:lvl w:ilvl="0" w:tplc="98F2E2F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  <w:rPr>
        <w:rFonts w:cs="Times New Roman"/>
      </w:rPr>
    </w:lvl>
  </w:abstractNum>
  <w:abstractNum w:abstractNumId="4">
    <w:nsid w:val="1A1E2491"/>
    <w:multiLevelType w:val="hybridMultilevel"/>
    <w:tmpl w:val="8AEC2B18"/>
    <w:lvl w:ilvl="0" w:tplc="5B7E4850">
      <w:start w:val="1"/>
      <w:numFmt w:val="upperRoman"/>
      <w:lvlText w:val="%1-"/>
      <w:lvlJc w:val="left"/>
      <w:pPr>
        <w:ind w:left="142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1CEF2458"/>
    <w:multiLevelType w:val="hybridMultilevel"/>
    <w:tmpl w:val="366648DC"/>
    <w:lvl w:ilvl="0" w:tplc="77B00B8E">
      <w:start w:val="1"/>
      <w:numFmt w:val="upp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1F3032CF"/>
    <w:multiLevelType w:val="hybridMultilevel"/>
    <w:tmpl w:val="D354EC38"/>
    <w:lvl w:ilvl="0" w:tplc="8ADE0C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8D5228"/>
    <w:multiLevelType w:val="hybridMultilevel"/>
    <w:tmpl w:val="7A80EBA4"/>
    <w:lvl w:ilvl="0" w:tplc="5636EC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9D6DDD"/>
    <w:multiLevelType w:val="hybridMultilevel"/>
    <w:tmpl w:val="898A0BA4"/>
    <w:lvl w:ilvl="0" w:tplc="10AE55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E511FC"/>
    <w:multiLevelType w:val="hybridMultilevel"/>
    <w:tmpl w:val="BDC6FC32"/>
    <w:lvl w:ilvl="0" w:tplc="D6E2269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D0026B"/>
    <w:multiLevelType w:val="hybridMultilevel"/>
    <w:tmpl w:val="298AFAA6"/>
    <w:lvl w:ilvl="0" w:tplc="C23E5E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13F431A"/>
    <w:multiLevelType w:val="hybridMultilevel"/>
    <w:tmpl w:val="F044F998"/>
    <w:lvl w:ilvl="0" w:tplc="4058E782">
      <w:start w:val="1"/>
      <w:numFmt w:val="upp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12">
    <w:nsid w:val="43752350"/>
    <w:multiLevelType w:val="hybridMultilevel"/>
    <w:tmpl w:val="BE4ABEF8"/>
    <w:lvl w:ilvl="0" w:tplc="B9DCA8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5356FD"/>
    <w:multiLevelType w:val="hybridMultilevel"/>
    <w:tmpl w:val="B6D49A18"/>
    <w:lvl w:ilvl="0" w:tplc="3B5A5D3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E86530"/>
    <w:multiLevelType w:val="hybridMultilevel"/>
    <w:tmpl w:val="52AE67EE"/>
    <w:lvl w:ilvl="0" w:tplc="1390E77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C63F4C"/>
    <w:multiLevelType w:val="hybridMultilevel"/>
    <w:tmpl w:val="A7EA4BC6"/>
    <w:lvl w:ilvl="0" w:tplc="0576BBF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45C10F1"/>
    <w:multiLevelType w:val="hybridMultilevel"/>
    <w:tmpl w:val="A30A41E8"/>
    <w:lvl w:ilvl="0" w:tplc="0E008F1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>
    <w:nsid w:val="57D71B25"/>
    <w:multiLevelType w:val="hybridMultilevel"/>
    <w:tmpl w:val="1E18F060"/>
    <w:lvl w:ilvl="0" w:tplc="FEA6BD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1C7F92"/>
    <w:multiLevelType w:val="hybridMultilevel"/>
    <w:tmpl w:val="D3FA9512"/>
    <w:lvl w:ilvl="0" w:tplc="BF6E7E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015544A"/>
    <w:multiLevelType w:val="hybridMultilevel"/>
    <w:tmpl w:val="FDDEF906"/>
    <w:lvl w:ilvl="0" w:tplc="5168716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49749BA"/>
    <w:multiLevelType w:val="hybridMultilevel"/>
    <w:tmpl w:val="9BD6E8E4"/>
    <w:lvl w:ilvl="0" w:tplc="11EA8256">
      <w:start w:val="3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1">
    <w:nsid w:val="64C772C1"/>
    <w:multiLevelType w:val="multilevel"/>
    <w:tmpl w:val="EF229D5C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cs="Times New Roman" w:hint="default"/>
      </w:rPr>
    </w:lvl>
  </w:abstractNum>
  <w:abstractNum w:abstractNumId="22">
    <w:nsid w:val="6AAB666E"/>
    <w:multiLevelType w:val="hybridMultilevel"/>
    <w:tmpl w:val="620CCDD8"/>
    <w:lvl w:ilvl="0" w:tplc="5C84CF5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B171770"/>
    <w:multiLevelType w:val="hybridMultilevel"/>
    <w:tmpl w:val="FB9084AA"/>
    <w:lvl w:ilvl="0" w:tplc="A9F6E8D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FF4BBF"/>
    <w:multiLevelType w:val="hybridMultilevel"/>
    <w:tmpl w:val="B8C4C2FE"/>
    <w:lvl w:ilvl="0" w:tplc="090A4856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83858C6"/>
    <w:multiLevelType w:val="hybridMultilevel"/>
    <w:tmpl w:val="97C25FB8"/>
    <w:lvl w:ilvl="0" w:tplc="1B3C25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98833FA"/>
    <w:multiLevelType w:val="hybridMultilevel"/>
    <w:tmpl w:val="1C8476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>
    <w:nsid w:val="7EC116CF"/>
    <w:multiLevelType w:val="hybridMultilevel"/>
    <w:tmpl w:val="E1F4FA72"/>
    <w:lvl w:ilvl="0" w:tplc="3096672E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4"/>
  </w:num>
  <w:num w:numId="2">
    <w:abstractNumId w:val="19"/>
  </w:num>
  <w:num w:numId="3">
    <w:abstractNumId w:val="23"/>
  </w:num>
  <w:num w:numId="4">
    <w:abstractNumId w:val="22"/>
  </w:num>
  <w:num w:numId="5">
    <w:abstractNumId w:val="15"/>
  </w:num>
  <w:num w:numId="6">
    <w:abstractNumId w:val="21"/>
  </w:num>
  <w:num w:numId="7">
    <w:abstractNumId w:val="13"/>
  </w:num>
  <w:num w:numId="8">
    <w:abstractNumId w:val="16"/>
  </w:num>
  <w:num w:numId="9">
    <w:abstractNumId w:val="20"/>
  </w:num>
  <w:num w:numId="10">
    <w:abstractNumId w:val="18"/>
  </w:num>
  <w:num w:numId="11">
    <w:abstractNumId w:val="24"/>
  </w:num>
  <w:num w:numId="12">
    <w:abstractNumId w:val="9"/>
  </w:num>
  <w:num w:numId="13">
    <w:abstractNumId w:val="10"/>
  </w:num>
  <w:num w:numId="14">
    <w:abstractNumId w:val="12"/>
  </w:num>
  <w:num w:numId="15">
    <w:abstractNumId w:val="7"/>
  </w:num>
  <w:num w:numId="16">
    <w:abstractNumId w:val="27"/>
  </w:num>
  <w:num w:numId="17">
    <w:abstractNumId w:val="11"/>
  </w:num>
  <w:num w:numId="18">
    <w:abstractNumId w:val="0"/>
  </w:num>
  <w:num w:numId="19">
    <w:abstractNumId w:val="25"/>
  </w:num>
  <w:num w:numId="20">
    <w:abstractNumId w:val="8"/>
  </w:num>
  <w:num w:numId="21">
    <w:abstractNumId w:val="4"/>
  </w:num>
  <w:num w:numId="22">
    <w:abstractNumId w:val="17"/>
  </w:num>
  <w:num w:numId="23">
    <w:abstractNumId w:val="6"/>
  </w:num>
  <w:num w:numId="24">
    <w:abstractNumId w:val="1"/>
  </w:num>
  <w:num w:numId="25">
    <w:abstractNumId w:val="2"/>
  </w:num>
  <w:num w:numId="26">
    <w:abstractNumId w:val="26"/>
  </w:num>
  <w:num w:numId="27">
    <w:abstractNumId w:val="3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5638"/>
    <w:rsid w:val="000058AA"/>
    <w:rsid w:val="0001436C"/>
    <w:rsid w:val="0003779B"/>
    <w:rsid w:val="000445B3"/>
    <w:rsid w:val="000566AE"/>
    <w:rsid w:val="00057671"/>
    <w:rsid w:val="00060C48"/>
    <w:rsid w:val="00063122"/>
    <w:rsid w:val="00066A82"/>
    <w:rsid w:val="00067C5C"/>
    <w:rsid w:val="00072311"/>
    <w:rsid w:val="00075319"/>
    <w:rsid w:val="000754CC"/>
    <w:rsid w:val="00075C0F"/>
    <w:rsid w:val="00076C3D"/>
    <w:rsid w:val="00076D8C"/>
    <w:rsid w:val="000772CA"/>
    <w:rsid w:val="000826FD"/>
    <w:rsid w:val="00086E79"/>
    <w:rsid w:val="00090984"/>
    <w:rsid w:val="000970DF"/>
    <w:rsid w:val="000B3AAB"/>
    <w:rsid w:val="000B440A"/>
    <w:rsid w:val="000B6978"/>
    <w:rsid w:val="000B7A79"/>
    <w:rsid w:val="000B7D96"/>
    <w:rsid w:val="000C05A0"/>
    <w:rsid w:val="000C15CB"/>
    <w:rsid w:val="000C1CA4"/>
    <w:rsid w:val="000C1CA9"/>
    <w:rsid w:val="000C5DDE"/>
    <w:rsid w:val="000D1327"/>
    <w:rsid w:val="000D3C1D"/>
    <w:rsid w:val="000E069D"/>
    <w:rsid w:val="000E1046"/>
    <w:rsid w:val="000E1D65"/>
    <w:rsid w:val="000E351C"/>
    <w:rsid w:val="000E3F3F"/>
    <w:rsid w:val="000E6FCE"/>
    <w:rsid w:val="000F02D7"/>
    <w:rsid w:val="00103184"/>
    <w:rsid w:val="00107189"/>
    <w:rsid w:val="00121AF5"/>
    <w:rsid w:val="0012390A"/>
    <w:rsid w:val="001253C4"/>
    <w:rsid w:val="00126B25"/>
    <w:rsid w:val="001311DD"/>
    <w:rsid w:val="0013242A"/>
    <w:rsid w:val="00136173"/>
    <w:rsid w:val="0014491A"/>
    <w:rsid w:val="00153298"/>
    <w:rsid w:val="00154435"/>
    <w:rsid w:val="00155772"/>
    <w:rsid w:val="00155AA8"/>
    <w:rsid w:val="00173716"/>
    <w:rsid w:val="00190E39"/>
    <w:rsid w:val="001947E8"/>
    <w:rsid w:val="001A53A1"/>
    <w:rsid w:val="001A6C37"/>
    <w:rsid w:val="001A72B0"/>
    <w:rsid w:val="001B0409"/>
    <w:rsid w:val="001B1FB7"/>
    <w:rsid w:val="001B5E59"/>
    <w:rsid w:val="001B6013"/>
    <w:rsid w:val="001B7949"/>
    <w:rsid w:val="001C0994"/>
    <w:rsid w:val="001C6DEF"/>
    <w:rsid w:val="001F091E"/>
    <w:rsid w:val="001F3F7E"/>
    <w:rsid w:val="001F4514"/>
    <w:rsid w:val="001F6150"/>
    <w:rsid w:val="00200A50"/>
    <w:rsid w:val="00207273"/>
    <w:rsid w:val="0021315D"/>
    <w:rsid w:val="00225216"/>
    <w:rsid w:val="002278D6"/>
    <w:rsid w:val="002304E0"/>
    <w:rsid w:val="002314B2"/>
    <w:rsid w:val="0023545C"/>
    <w:rsid w:val="00235ED2"/>
    <w:rsid w:val="00250892"/>
    <w:rsid w:val="00251CAC"/>
    <w:rsid w:val="00254E8A"/>
    <w:rsid w:val="00255427"/>
    <w:rsid w:val="002564EA"/>
    <w:rsid w:val="00256F52"/>
    <w:rsid w:val="0026564B"/>
    <w:rsid w:val="002668AB"/>
    <w:rsid w:val="0027492A"/>
    <w:rsid w:val="00280FE4"/>
    <w:rsid w:val="00281703"/>
    <w:rsid w:val="0028382C"/>
    <w:rsid w:val="00286020"/>
    <w:rsid w:val="00287685"/>
    <w:rsid w:val="0029305B"/>
    <w:rsid w:val="002966E9"/>
    <w:rsid w:val="002A3C19"/>
    <w:rsid w:val="002A4872"/>
    <w:rsid w:val="002B2F54"/>
    <w:rsid w:val="002C35BB"/>
    <w:rsid w:val="002C68AD"/>
    <w:rsid w:val="002D1169"/>
    <w:rsid w:val="002D457F"/>
    <w:rsid w:val="002D5EAE"/>
    <w:rsid w:val="002E6971"/>
    <w:rsid w:val="002E6F43"/>
    <w:rsid w:val="002F068B"/>
    <w:rsid w:val="002F1A05"/>
    <w:rsid w:val="002F5061"/>
    <w:rsid w:val="002F66B3"/>
    <w:rsid w:val="00302161"/>
    <w:rsid w:val="00302FCB"/>
    <w:rsid w:val="0030355D"/>
    <w:rsid w:val="0031194B"/>
    <w:rsid w:val="00315A39"/>
    <w:rsid w:val="003203C6"/>
    <w:rsid w:val="00327697"/>
    <w:rsid w:val="00334377"/>
    <w:rsid w:val="00337F4A"/>
    <w:rsid w:val="00343817"/>
    <w:rsid w:val="00345193"/>
    <w:rsid w:val="00350457"/>
    <w:rsid w:val="00350E46"/>
    <w:rsid w:val="003527EA"/>
    <w:rsid w:val="00352E4D"/>
    <w:rsid w:val="00354B74"/>
    <w:rsid w:val="00357ABA"/>
    <w:rsid w:val="0036659A"/>
    <w:rsid w:val="0037356F"/>
    <w:rsid w:val="00381076"/>
    <w:rsid w:val="00381823"/>
    <w:rsid w:val="00383CB6"/>
    <w:rsid w:val="00392F36"/>
    <w:rsid w:val="00396AE7"/>
    <w:rsid w:val="003A10D1"/>
    <w:rsid w:val="003B3A6C"/>
    <w:rsid w:val="003B64C9"/>
    <w:rsid w:val="003C0055"/>
    <w:rsid w:val="003D2244"/>
    <w:rsid w:val="003D2CB5"/>
    <w:rsid w:val="003D59B7"/>
    <w:rsid w:val="003E2FB2"/>
    <w:rsid w:val="003E4545"/>
    <w:rsid w:val="003E6EBF"/>
    <w:rsid w:val="003F1355"/>
    <w:rsid w:val="0040618E"/>
    <w:rsid w:val="00412B24"/>
    <w:rsid w:val="00417E7A"/>
    <w:rsid w:val="00423564"/>
    <w:rsid w:val="00426B2E"/>
    <w:rsid w:val="00433D36"/>
    <w:rsid w:val="004349C2"/>
    <w:rsid w:val="0043655C"/>
    <w:rsid w:val="0043659F"/>
    <w:rsid w:val="004365E9"/>
    <w:rsid w:val="0044121F"/>
    <w:rsid w:val="00446414"/>
    <w:rsid w:val="0046086D"/>
    <w:rsid w:val="00460B2F"/>
    <w:rsid w:val="00461D67"/>
    <w:rsid w:val="00467947"/>
    <w:rsid w:val="004714CA"/>
    <w:rsid w:val="004770ED"/>
    <w:rsid w:val="0047764D"/>
    <w:rsid w:val="0048524E"/>
    <w:rsid w:val="004855C6"/>
    <w:rsid w:val="00490BBC"/>
    <w:rsid w:val="00492458"/>
    <w:rsid w:val="004A7874"/>
    <w:rsid w:val="004B186A"/>
    <w:rsid w:val="004C43C4"/>
    <w:rsid w:val="004C49E7"/>
    <w:rsid w:val="004C6E9D"/>
    <w:rsid w:val="004C7F61"/>
    <w:rsid w:val="004D015D"/>
    <w:rsid w:val="004D1A7E"/>
    <w:rsid w:val="004D1CD4"/>
    <w:rsid w:val="004D39BF"/>
    <w:rsid w:val="004D4200"/>
    <w:rsid w:val="004D501E"/>
    <w:rsid w:val="004D6247"/>
    <w:rsid w:val="004E0E9D"/>
    <w:rsid w:val="004E416C"/>
    <w:rsid w:val="004F3B62"/>
    <w:rsid w:val="004F6C62"/>
    <w:rsid w:val="005005F5"/>
    <w:rsid w:val="00503A14"/>
    <w:rsid w:val="005049CE"/>
    <w:rsid w:val="0051295D"/>
    <w:rsid w:val="005167A6"/>
    <w:rsid w:val="005318C3"/>
    <w:rsid w:val="00535FF5"/>
    <w:rsid w:val="00536D6E"/>
    <w:rsid w:val="005476D7"/>
    <w:rsid w:val="00547F98"/>
    <w:rsid w:val="005542F6"/>
    <w:rsid w:val="00556B27"/>
    <w:rsid w:val="00560E5F"/>
    <w:rsid w:val="00573349"/>
    <w:rsid w:val="00573B3A"/>
    <w:rsid w:val="005761F6"/>
    <w:rsid w:val="005A0AF6"/>
    <w:rsid w:val="005A1F89"/>
    <w:rsid w:val="005B2D57"/>
    <w:rsid w:val="005B76FA"/>
    <w:rsid w:val="005D0FF1"/>
    <w:rsid w:val="005D1493"/>
    <w:rsid w:val="005D7ECB"/>
    <w:rsid w:val="005F467B"/>
    <w:rsid w:val="005F517F"/>
    <w:rsid w:val="00601405"/>
    <w:rsid w:val="0060314E"/>
    <w:rsid w:val="00603D64"/>
    <w:rsid w:val="006041F4"/>
    <w:rsid w:val="00613562"/>
    <w:rsid w:val="00616270"/>
    <w:rsid w:val="00616E53"/>
    <w:rsid w:val="00620853"/>
    <w:rsid w:val="00624906"/>
    <w:rsid w:val="00625DC9"/>
    <w:rsid w:val="00625E2D"/>
    <w:rsid w:val="00627E9C"/>
    <w:rsid w:val="00630B6A"/>
    <w:rsid w:val="00642A02"/>
    <w:rsid w:val="00652304"/>
    <w:rsid w:val="00654F77"/>
    <w:rsid w:val="006657A7"/>
    <w:rsid w:val="00665AAF"/>
    <w:rsid w:val="00667531"/>
    <w:rsid w:val="006756AD"/>
    <w:rsid w:val="00690033"/>
    <w:rsid w:val="00690562"/>
    <w:rsid w:val="00693547"/>
    <w:rsid w:val="00695A5E"/>
    <w:rsid w:val="00696039"/>
    <w:rsid w:val="006A3114"/>
    <w:rsid w:val="006A7450"/>
    <w:rsid w:val="006B20CB"/>
    <w:rsid w:val="006B2553"/>
    <w:rsid w:val="006B437B"/>
    <w:rsid w:val="006C24E4"/>
    <w:rsid w:val="006D0ABE"/>
    <w:rsid w:val="006E0735"/>
    <w:rsid w:val="006E09C3"/>
    <w:rsid w:val="006E0EA5"/>
    <w:rsid w:val="006E137F"/>
    <w:rsid w:val="006E53BB"/>
    <w:rsid w:val="006F083E"/>
    <w:rsid w:val="006F6D0D"/>
    <w:rsid w:val="007065A1"/>
    <w:rsid w:val="00711791"/>
    <w:rsid w:val="00712553"/>
    <w:rsid w:val="00720E15"/>
    <w:rsid w:val="00732A8B"/>
    <w:rsid w:val="00737C86"/>
    <w:rsid w:val="00743503"/>
    <w:rsid w:val="007473C9"/>
    <w:rsid w:val="00747D0C"/>
    <w:rsid w:val="007566FE"/>
    <w:rsid w:val="007568A4"/>
    <w:rsid w:val="00773C2E"/>
    <w:rsid w:val="00774E62"/>
    <w:rsid w:val="0077563B"/>
    <w:rsid w:val="0077654E"/>
    <w:rsid w:val="007776AF"/>
    <w:rsid w:val="007776BD"/>
    <w:rsid w:val="007957EB"/>
    <w:rsid w:val="007A48E6"/>
    <w:rsid w:val="007A51AA"/>
    <w:rsid w:val="007C49E2"/>
    <w:rsid w:val="007D0482"/>
    <w:rsid w:val="007E1DF6"/>
    <w:rsid w:val="007E28BA"/>
    <w:rsid w:val="007F1C75"/>
    <w:rsid w:val="0080756E"/>
    <w:rsid w:val="00830197"/>
    <w:rsid w:val="00837F6A"/>
    <w:rsid w:val="00852564"/>
    <w:rsid w:val="0085516A"/>
    <w:rsid w:val="008624DE"/>
    <w:rsid w:val="0086269A"/>
    <w:rsid w:val="008643FB"/>
    <w:rsid w:val="0087425F"/>
    <w:rsid w:val="008746D8"/>
    <w:rsid w:val="0087475A"/>
    <w:rsid w:val="00874B1D"/>
    <w:rsid w:val="008772B6"/>
    <w:rsid w:val="008779D8"/>
    <w:rsid w:val="00880091"/>
    <w:rsid w:val="00880BF1"/>
    <w:rsid w:val="00885E6C"/>
    <w:rsid w:val="0088708D"/>
    <w:rsid w:val="008A0B35"/>
    <w:rsid w:val="008A1ECC"/>
    <w:rsid w:val="008A5D78"/>
    <w:rsid w:val="008A7733"/>
    <w:rsid w:val="008B3068"/>
    <w:rsid w:val="008B4022"/>
    <w:rsid w:val="008C0344"/>
    <w:rsid w:val="008C152E"/>
    <w:rsid w:val="008C6709"/>
    <w:rsid w:val="008C6DA0"/>
    <w:rsid w:val="008D0A6A"/>
    <w:rsid w:val="008D46E3"/>
    <w:rsid w:val="008D47E5"/>
    <w:rsid w:val="008D4EB8"/>
    <w:rsid w:val="008D507B"/>
    <w:rsid w:val="008D7BE9"/>
    <w:rsid w:val="00911A9F"/>
    <w:rsid w:val="00916CD9"/>
    <w:rsid w:val="00917D99"/>
    <w:rsid w:val="00924E17"/>
    <w:rsid w:val="00932B9B"/>
    <w:rsid w:val="00936511"/>
    <w:rsid w:val="00942051"/>
    <w:rsid w:val="00955C2F"/>
    <w:rsid w:val="00956721"/>
    <w:rsid w:val="00956D0F"/>
    <w:rsid w:val="0095721C"/>
    <w:rsid w:val="00965820"/>
    <w:rsid w:val="00970787"/>
    <w:rsid w:val="00973E82"/>
    <w:rsid w:val="0097666E"/>
    <w:rsid w:val="0098177B"/>
    <w:rsid w:val="00986AC7"/>
    <w:rsid w:val="009915C3"/>
    <w:rsid w:val="0099292F"/>
    <w:rsid w:val="00993F42"/>
    <w:rsid w:val="009945F1"/>
    <w:rsid w:val="009B2DB3"/>
    <w:rsid w:val="009B32FB"/>
    <w:rsid w:val="009B38E6"/>
    <w:rsid w:val="009B3A52"/>
    <w:rsid w:val="009E2AD9"/>
    <w:rsid w:val="009E573A"/>
    <w:rsid w:val="009E62B9"/>
    <w:rsid w:val="009F276B"/>
    <w:rsid w:val="00A04CBA"/>
    <w:rsid w:val="00A10590"/>
    <w:rsid w:val="00A10913"/>
    <w:rsid w:val="00A11198"/>
    <w:rsid w:val="00A120F2"/>
    <w:rsid w:val="00A173BB"/>
    <w:rsid w:val="00A1767B"/>
    <w:rsid w:val="00A20F4D"/>
    <w:rsid w:val="00A2774B"/>
    <w:rsid w:val="00A333A0"/>
    <w:rsid w:val="00A37DEE"/>
    <w:rsid w:val="00A433CB"/>
    <w:rsid w:val="00A43949"/>
    <w:rsid w:val="00A53302"/>
    <w:rsid w:val="00A61CE8"/>
    <w:rsid w:val="00A64C3C"/>
    <w:rsid w:val="00A7228F"/>
    <w:rsid w:val="00A749A9"/>
    <w:rsid w:val="00A83E02"/>
    <w:rsid w:val="00A872BB"/>
    <w:rsid w:val="00A90B1D"/>
    <w:rsid w:val="00A93EDE"/>
    <w:rsid w:val="00A946D4"/>
    <w:rsid w:val="00A97064"/>
    <w:rsid w:val="00AA6DC5"/>
    <w:rsid w:val="00AB32A4"/>
    <w:rsid w:val="00AB55EB"/>
    <w:rsid w:val="00AD2EB9"/>
    <w:rsid w:val="00AD5D91"/>
    <w:rsid w:val="00AD7D59"/>
    <w:rsid w:val="00AE1D9B"/>
    <w:rsid w:val="00AE58AC"/>
    <w:rsid w:val="00AE5A5A"/>
    <w:rsid w:val="00AE7489"/>
    <w:rsid w:val="00AE7DC3"/>
    <w:rsid w:val="00AF5C92"/>
    <w:rsid w:val="00B016D1"/>
    <w:rsid w:val="00B07393"/>
    <w:rsid w:val="00B1060E"/>
    <w:rsid w:val="00B259D1"/>
    <w:rsid w:val="00B32725"/>
    <w:rsid w:val="00B34221"/>
    <w:rsid w:val="00B365E8"/>
    <w:rsid w:val="00B4104D"/>
    <w:rsid w:val="00B43F4E"/>
    <w:rsid w:val="00B457EE"/>
    <w:rsid w:val="00B6066D"/>
    <w:rsid w:val="00B60783"/>
    <w:rsid w:val="00B61F53"/>
    <w:rsid w:val="00B65525"/>
    <w:rsid w:val="00B763C0"/>
    <w:rsid w:val="00B81392"/>
    <w:rsid w:val="00BA150F"/>
    <w:rsid w:val="00BA2A4B"/>
    <w:rsid w:val="00BA41C9"/>
    <w:rsid w:val="00BA4908"/>
    <w:rsid w:val="00BB0B8A"/>
    <w:rsid w:val="00BB4728"/>
    <w:rsid w:val="00BC1CDC"/>
    <w:rsid w:val="00BC3DE4"/>
    <w:rsid w:val="00BD46CD"/>
    <w:rsid w:val="00BE3B8E"/>
    <w:rsid w:val="00BE7721"/>
    <w:rsid w:val="00BF1091"/>
    <w:rsid w:val="00BF2E9E"/>
    <w:rsid w:val="00BF3FE5"/>
    <w:rsid w:val="00C04CDF"/>
    <w:rsid w:val="00C062AF"/>
    <w:rsid w:val="00C125BA"/>
    <w:rsid w:val="00C149BF"/>
    <w:rsid w:val="00C14FE9"/>
    <w:rsid w:val="00C153E3"/>
    <w:rsid w:val="00C22501"/>
    <w:rsid w:val="00C31B8F"/>
    <w:rsid w:val="00C32114"/>
    <w:rsid w:val="00C3264D"/>
    <w:rsid w:val="00C330C8"/>
    <w:rsid w:val="00C332B8"/>
    <w:rsid w:val="00C36EB3"/>
    <w:rsid w:val="00C4037E"/>
    <w:rsid w:val="00C4096D"/>
    <w:rsid w:val="00C41DE9"/>
    <w:rsid w:val="00C50BC4"/>
    <w:rsid w:val="00C606F6"/>
    <w:rsid w:val="00C6507F"/>
    <w:rsid w:val="00C67CF5"/>
    <w:rsid w:val="00C67D8E"/>
    <w:rsid w:val="00C71193"/>
    <w:rsid w:val="00C7232C"/>
    <w:rsid w:val="00C73197"/>
    <w:rsid w:val="00C738A3"/>
    <w:rsid w:val="00C73E5B"/>
    <w:rsid w:val="00C7434E"/>
    <w:rsid w:val="00C81A2E"/>
    <w:rsid w:val="00C83935"/>
    <w:rsid w:val="00C84C43"/>
    <w:rsid w:val="00C86E9F"/>
    <w:rsid w:val="00C96A86"/>
    <w:rsid w:val="00CA0253"/>
    <w:rsid w:val="00CA1BB9"/>
    <w:rsid w:val="00CA6219"/>
    <w:rsid w:val="00CC1013"/>
    <w:rsid w:val="00CC2E0E"/>
    <w:rsid w:val="00CC7A15"/>
    <w:rsid w:val="00CD0C97"/>
    <w:rsid w:val="00CD1191"/>
    <w:rsid w:val="00CD7195"/>
    <w:rsid w:val="00CF7BB5"/>
    <w:rsid w:val="00D0106E"/>
    <w:rsid w:val="00D108EC"/>
    <w:rsid w:val="00D17CC6"/>
    <w:rsid w:val="00D35512"/>
    <w:rsid w:val="00D3557E"/>
    <w:rsid w:val="00D47558"/>
    <w:rsid w:val="00D54FAA"/>
    <w:rsid w:val="00D557C1"/>
    <w:rsid w:val="00D60D79"/>
    <w:rsid w:val="00D624D2"/>
    <w:rsid w:val="00D677B8"/>
    <w:rsid w:val="00D71AA9"/>
    <w:rsid w:val="00D73E80"/>
    <w:rsid w:val="00D77333"/>
    <w:rsid w:val="00D77A46"/>
    <w:rsid w:val="00D8165D"/>
    <w:rsid w:val="00D86B31"/>
    <w:rsid w:val="00D929B7"/>
    <w:rsid w:val="00D97D5E"/>
    <w:rsid w:val="00DA2340"/>
    <w:rsid w:val="00DB1A2F"/>
    <w:rsid w:val="00DE1391"/>
    <w:rsid w:val="00DF2EB5"/>
    <w:rsid w:val="00E06CB9"/>
    <w:rsid w:val="00E10167"/>
    <w:rsid w:val="00E21026"/>
    <w:rsid w:val="00E2335B"/>
    <w:rsid w:val="00E24018"/>
    <w:rsid w:val="00E24A90"/>
    <w:rsid w:val="00E31478"/>
    <w:rsid w:val="00E33103"/>
    <w:rsid w:val="00E33505"/>
    <w:rsid w:val="00E43004"/>
    <w:rsid w:val="00E50050"/>
    <w:rsid w:val="00E51C22"/>
    <w:rsid w:val="00E560E9"/>
    <w:rsid w:val="00E56F58"/>
    <w:rsid w:val="00E647A1"/>
    <w:rsid w:val="00E65E8D"/>
    <w:rsid w:val="00E705C6"/>
    <w:rsid w:val="00E84C30"/>
    <w:rsid w:val="00E85316"/>
    <w:rsid w:val="00E93F38"/>
    <w:rsid w:val="00E94C40"/>
    <w:rsid w:val="00EA4B75"/>
    <w:rsid w:val="00EB160E"/>
    <w:rsid w:val="00EB2E1E"/>
    <w:rsid w:val="00EC18C1"/>
    <w:rsid w:val="00EC78EE"/>
    <w:rsid w:val="00EE45E8"/>
    <w:rsid w:val="00EE7B77"/>
    <w:rsid w:val="00EF07B1"/>
    <w:rsid w:val="00EF3ACA"/>
    <w:rsid w:val="00F2085F"/>
    <w:rsid w:val="00F26297"/>
    <w:rsid w:val="00F30284"/>
    <w:rsid w:val="00F322EC"/>
    <w:rsid w:val="00F369B4"/>
    <w:rsid w:val="00F46FEC"/>
    <w:rsid w:val="00F54694"/>
    <w:rsid w:val="00F5474D"/>
    <w:rsid w:val="00F54BE1"/>
    <w:rsid w:val="00F630A4"/>
    <w:rsid w:val="00F700E2"/>
    <w:rsid w:val="00F750D6"/>
    <w:rsid w:val="00F85099"/>
    <w:rsid w:val="00F935CE"/>
    <w:rsid w:val="00F966BD"/>
    <w:rsid w:val="00F973DA"/>
    <w:rsid w:val="00FA5FF8"/>
    <w:rsid w:val="00FB069C"/>
    <w:rsid w:val="00FB0780"/>
    <w:rsid w:val="00FB19F9"/>
    <w:rsid w:val="00FC0DD1"/>
    <w:rsid w:val="00FC4422"/>
    <w:rsid w:val="00FD10AF"/>
    <w:rsid w:val="00FD5450"/>
    <w:rsid w:val="00FD5638"/>
    <w:rsid w:val="00FD5A5F"/>
    <w:rsid w:val="00FE27DF"/>
    <w:rsid w:val="00FE5067"/>
    <w:rsid w:val="00FE529B"/>
    <w:rsid w:val="00FF3D06"/>
    <w:rsid w:val="00FF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C2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55C2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D0A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946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46D4"/>
    <w:rPr>
      <w:rFonts w:ascii="Tahoma" w:hAnsi="Tahoma" w:cs="Tahoma"/>
      <w:sz w:val="16"/>
      <w:szCs w:val="16"/>
      <w:lang w:eastAsia="tr-TR"/>
    </w:rPr>
  </w:style>
  <w:style w:type="paragraph" w:styleId="Caption">
    <w:name w:val="caption"/>
    <w:basedOn w:val="Normal"/>
    <w:next w:val="Normal"/>
    <w:uiPriority w:val="99"/>
    <w:qFormat/>
    <w:rsid w:val="00D17CC6"/>
    <w:pPr>
      <w:spacing w:after="200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61F5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1F53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B61F5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1F53"/>
    <w:rPr>
      <w:rFonts w:ascii="Times New Roman" w:hAnsi="Times New Roman" w:cs="Times New Roman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rsid w:val="00354B74"/>
    <w:pPr>
      <w:jc w:val="center"/>
    </w:pPr>
    <w:rPr>
      <w:rFonts w:ascii="Arial" w:hAnsi="Arial"/>
      <w:b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54B74"/>
    <w:rPr>
      <w:rFonts w:ascii="Arial" w:hAnsi="Arial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8D507B"/>
    <w:rPr>
      <w:lang w:eastAsia="en-US"/>
    </w:rPr>
  </w:style>
  <w:style w:type="paragraph" w:customStyle="1" w:styleId="ListeParagraf1">
    <w:name w:val="Liste Paragraf1"/>
    <w:basedOn w:val="Normal"/>
    <w:uiPriority w:val="99"/>
    <w:rsid w:val="00A533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Gvdemetni">
    <w:name w:val="Gövde metni_"/>
    <w:basedOn w:val="DefaultParagraphFont"/>
    <w:link w:val="Gvdemetni0"/>
    <w:uiPriority w:val="99"/>
    <w:locked/>
    <w:rsid w:val="008A7733"/>
    <w:rPr>
      <w:rFonts w:ascii="Century Gothic" w:eastAsia="Times New Roman" w:hAnsi="Century Gothic" w:cs="Century Gothic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8A7733"/>
    <w:pPr>
      <w:shd w:val="clear" w:color="auto" w:fill="FFFFFF"/>
      <w:spacing w:after="300" w:line="240" w:lineRule="atLeast"/>
      <w:ind w:hanging="780"/>
    </w:pPr>
    <w:rPr>
      <w:rFonts w:ascii="Century Gothic" w:eastAsia="Calibri" w:hAnsi="Century Gothic" w:cs="Century Gothic"/>
      <w:spacing w:val="-1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761</Words>
  <Characters>4339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</dc:creator>
  <cp:keywords/>
  <dc:description/>
  <cp:lastModifiedBy>fatih</cp:lastModifiedBy>
  <cp:revision>7</cp:revision>
  <cp:lastPrinted>2013-10-28T09:00:00Z</cp:lastPrinted>
  <dcterms:created xsi:type="dcterms:W3CDTF">2014-11-30T22:36:00Z</dcterms:created>
  <dcterms:modified xsi:type="dcterms:W3CDTF">2014-12-01T14:53:00Z</dcterms:modified>
</cp:coreProperties>
</file>